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A6" w:rsidRPr="008E7F4E" w:rsidRDefault="006714A6" w:rsidP="005704B3"/>
    <w:tbl>
      <w:tblPr>
        <w:tblW w:w="0" w:type="auto"/>
        <w:tblLook w:val="00A0"/>
      </w:tblPr>
      <w:tblGrid>
        <w:gridCol w:w="4644"/>
        <w:gridCol w:w="4526"/>
      </w:tblGrid>
      <w:tr w:rsidR="006714A6" w:rsidRPr="008E7F4E" w:rsidTr="004856FA">
        <w:tc>
          <w:tcPr>
            <w:tcW w:w="4644" w:type="dxa"/>
          </w:tcPr>
          <w:p w:rsidR="006714A6" w:rsidRPr="008E7F4E" w:rsidRDefault="006714A6" w:rsidP="005704B3">
            <w:pPr>
              <w:snapToGrid/>
              <w:rPr>
                <w:szCs w:val="28"/>
              </w:rPr>
            </w:pPr>
          </w:p>
        </w:tc>
        <w:tc>
          <w:tcPr>
            <w:tcW w:w="4526" w:type="dxa"/>
          </w:tcPr>
          <w:p w:rsidR="006714A6" w:rsidRPr="008E7F4E" w:rsidRDefault="006714A6" w:rsidP="005704B3">
            <w:pPr>
              <w:snapToGrid/>
              <w:jc w:val="right"/>
              <w:rPr>
                <w:szCs w:val="28"/>
              </w:rPr>
            </w:pPr>
            <w:r w:rsidRPr="008E7F4E">
              <w:rPr>
                <w:szCs w:val="28"/>
              </w:rPr>
              <w:t xml:space="preserve"> «УТВЕРЖДАЮ»</w:t>
            </w:r>
          </w:p>
          <w:p w:rsidR="006714A6" w:rsidRPr="008E7F4E" w:rsidRDefault="006714A6" w:rsidP="005704B3">
            <w:pPr>
              <w:snapToGrid/>
              <w:jc w:val="right"/>
              <w:rPr>
                <w:szCs w:val="28"/>
              </w:rPr>
            </w:pPr>
          </w:p>
        </w:tc>
      </w:tr>
      <w:tr w:rsidR="006714A6" w:rsidRPr="008E7F4E" w:rsidTr="004856FA">
        <w:tc>
          <w:tcPr>
            <w:tcW w:w="4644" w:type="dxa"/>
          </w:tcPr>
          <w:p w:rsidR="006714A6" w:rsidRPr="008E7F4E" w:rsidRDefault="006714A6" w:rsidP="009138A9">
            <w:pPr>
              <w:jc w:val="left"/>
              <w:rPr>
                <w:szCs w:val="28"/>
              </w:rPr>
            </w:pPr>
          </w:p>
          <w:p w:rsidR="006714A6" w:rsidRPr="008E7F4E" w:rsidRDefault="006714A6" w:rsidP="009138A9">
            <w:pPr>
              <w:jc w:val="left"/>
              <w:rPr>
                <w:szCs w:val="28"/>
              </w:rPr>
            </w:pPr>
          </w:p>
          <w:p w:rsidR="006714A6" w:rsidRPr="008E7F4E" w:rsidRDefault="006714A6" w:rsidP="009138A9">
            <w:pPr>
              <w:jc w:val="left"/>
              <w:rPr>
                <w:szCs w:val="28"/>
              </w:rPr>
            </w:pPr>
            <w:r w:rsidRPr="008E7F4E">
              <w:rPr>
                <w:szCs w:val="28"/>
              </w:rPr>
              <w:t xml:space="preserve">Генеральный директор </w:t>
            </w:r>
          </w:p>
          <w:p w:rsidR="006714A6" w:rsidRPr="008E7F4E" w:rsidRDefault="006714A6" w:rsidP="005369E3">
            <w:pPr>
              <w:jc w:val="left"/>
              <w:rPr>
                <w:szCs w:val="28"/>
              </w:rPr>
            </w:pPr>
            <w:r w:rsidRPr="008E7F4E">
              <w:rPr>
                <w:szCs w:val="28"/>
              </w:rPr>
              <w:t xml:space="preserve">ООО «ЭнергоПрофит» </w:t>
            </w:r>
          </w:p>
        </w:tc>
        <w:tc>
          <w:tcPr>
            <w:tcW w:w="4526" w:type="dxa"/>
          </w:tcPr>
          <w:p w:rsidR="006714A6" w:rsidRPr="008E7F4E" w:rsidRDefault="006714A6" w:rsidP="009004E8">
            <w:pPr>
              <w:snapToGrid/>
              <w:ind w:firstLine="743"/>
              <w:jc w:val="left"/>
              <w:rPr>
                <w:szCs w:val="28"/>
              </w:rPr>
            </w:pPr>
            <w:r w:rsidRPr="008E7F4E">
              <w:rPr>
                <w:szCs w:val="28"/>
              </w:rPr>
              <w:t xml:space="preserve">Глава </w:t>
            </w:r>
          </w:p>
          <w:p w:rsidR="006714A6" w:rsidRPr="008E7F4E" w:rsidRDefault="006714A6" w:rsidP="009004E8">
            <w:pPr>
              <w:ind w:firstLine="743"/>
              <w:jc w:val="left"/>
              <w:rPr>
                <w:szCs w:val="28"/>
              </w:rPr>
            </w:pPr>
            <w:r>
              <w:rPr>
                <w:szCs w:val="28"/>
              </w:rPr>
              <w:t>Новобибеевского</w:t>
            </w:r>
            <w:r w:rsidRPr="008E7F4E">
              <w:rPr>
                <w:szCs w:val="28"/>
              </w:rPr>
              <w:t xml:space="preserve"> сельсовета</w:t>
            </w:r>
          </w:p>
          <w:p w:rsidR="006714A6" w:rsidRPr="008E7F4E" w:rsidRDefault="006714A6" w:rsidP="009004E8">
            <w:pPr>
              <w:ind w:firstLine="743"/>
              <w:jc w:val="left"/>
              <w:rPr>
                <w:szCs w:val="28"/>
              </w:rPr>
            </w:pPr>
            <w:r>
              <w:rPr>
                <w:szCs w:val="28"/>
              </w:rPr>
              <w:t>Болотнинского</w:t>
            </w:r>
            <w:r w:rsidRPr="008E7F4E">
              <w:rPr>
                <w:szCs w:val="28"/>
              </w:rPr>
              <w:t xml:space="preserve"> района </w:t>
            </w:r>
          </w:p>
          <w:p w:rsidR="006714A6" w:rsidRPr="008E7F4E" w:rsidRDefault="006714A6" w:rsidP="009004E8">
            <w:pPr>
              <w:ind w:firstLine="743"/>
              <w:jc w:val="left"/>
              <w:rPr>
                <w:szCs w:val="28"/>
              </w:rPr>
            </w:pPr>
            <w:r w:rsidRPr="008E7F4E">
              <w:rPr>
                <w:szCs w:val="28"/>
              </w:rPr>
              <w:t>Новосибирской области</w:t>
            </w:r>
          </w:p>
        </w:tc>
      </w:tr>
      <w:tr w:rsidR="006714A6" w:rsidRPr="00E8267F" w:rsidTr="004856FA">
        <w:tc>
          <w:tcPr>
            <w:tcW w:w="4644" w:type="dxa"/>
          </w:tcPr>
          <w:p w:rsidR="006714A6" w:rsidRPr="008E7F4E" w:rsidRDefault="006714A6" w:rsidP="005704B3">
            <w:pPr>
              <w:snapToGrid/>
              <w:rPr>
                <w:szCs w:val="28"/>
              </w:rPr>
            </w:pPr>
          </w:p>
          <w:p w:rsidR="006714A6" w:rsidRPr="008E7F4E" w:rsidRDefault="006714A6" w:rsidP="00AA0960">
            <w:pPr>
              <w:snapToGrid/>
              <w:rPr>
                <w:szCs w:val="28"/>
              </w:rPr>
            </w:pPr>
            <w:r>
              <w:rPr>
                <w:szCs w:val="28"/>
              </w:rPr>
              <w:t>Тетельман</w:t>
            </w:r>
            <w:r w:rsidRPr="008E7F4E">
              <w:rPr>
                <w:szCs w:val="28"/>
              </w:rPr>
              <w:t xml:space="preserve"> </w:t>
            </w:r>
            <w:r>
              <w:rPr>
                <w:szCs w:val="28"/>
              </w:rPr>
              <w:t>А</w:t>
            </w:r>
            <w:r w:rsidRPr="008E7F4E">
              <w:rPr>
                <w:szCs w:val="28"/>
              </w:rPr>
              <w:t>. В. _____________</w:t>
            </w:r>
          </w:p>
        </w:tc>
        <w:tc>
          <w:tcPr>
            <w:tcW w:w="4526" w:type="dxa"/>
          </w:tcPr>
          <w:p w:rsidR="006714A6" w:rsidRPr="00E8267F" w:rsidRDefault="006714A6" w:rsidP="005704B3">
            <w:pPr>
              <w:snapToGrid/>
              <w:jc w:val="right"/>
              <w:rPr>
                <w:szCs w:val="28"/>
              </w:rPr>
            </w:pPr>
          </w:p>
          <w:p w:rsidR="006714A6" w:rsidRPr="00E8267F" w:rsidRDefault="006714A6" w:rsidP="009004E8">
            <w:pPr>
              <w:snapToGrid/>
              <w:ind w:firstLine="743"/>
              <w:jc w:val="right"/>
              <w:rPr>
                <w:szCs w:val="28"/>
              </w:rPr>
            </w:pPr>
            <w:r w:rsidRPr="00E034ED">
              <w:rPr>
                <w:szCs w:val="28"/>
              </w:rPr>
              <w:t>Филина Л.А.______________</w:t>
            </w:r>
          </w:p>
        </w:tc>
      </w:tr>
      <w:tr w:rsidR="006714A6" w:rsidRPr="008E7F4E" w:rsidTr="004856FA">
        <w:tc>
          <w:tcPr>
            <w:tcW w:w="4644" w:type="dxa"/>
          </w:tcPr>
          <w:p w:rsidR="006714A6" w:rsidRPr="008E7F4E" w:rsidRDefault="006714A6" w:rsidP="009138A9">
            <w:pPr>
              <w:snapToGrid/>
              <w:jc w:val="right"/>
              <w:rPr>
                <w:szCs w:val="28"/>
              </w:rPr>
            </w:pPr>
          </w:p>
          <w:p w:rsidR="006714A6" w:rsidRPr="008E7F4E" w:rsidRDefault="006714A6" w:rsidP="007628BD">
            <w:pPr>
              <w:snapToGrid/>
              <w:jc w:val="left"/>
              <w:rPr>
                <w:szCs w:val="28"/>
              </w:rPr>
            </w:pPr>
            <w:r w:rsidRPr="008E7F4E">
              <w:rPr>
                <w:szCs w:val="28"/>
              </w:rPr>
              <w:t xml:space="preserve">"__" 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E7F4E">
                <w:rPr>
                  <w:szCs w:val="28"/>
                </w:rPr>
                <w:t>201</w:t>
              </w:r>
              <w:r>
                <w:rPr>
                  <w:szCs w:val="28"/>
                </w:rPr>
                <w:t>5</w:t>
              </w:r>
              <w:r w:rsidRPr="008E7F4E">
                <w:rPr>
                  <w:szCs w:val="28"/>
                </w:rPr>
                <w:t xml:space="preserve"> г</w:t>
              </w:r>
            </w:smartTag>
            <w:r w:rsidRPr="008E7F4E">
              <w:rPr>
                <w:szCs w:val="28"/>
              </w:rPr>
              <w:t>.</w:t>
            </w:r>
          </w:p>
        </w:tc>
        <w:tc>
          <w:tcPr>
            <w:tcW w:w="4526" w:type="dxa"/>
          </w:tcPr>
          <w:p w:rsidR="006714A6" w:rsidRPr="008E7F4E" w:rsidRDefault="006714A6" w:rsidP="005704B3">
            <w:pPr>
              <w:snapToGrid/>
              <w:jc w:val="right"/>
              <w:rPr>
                <w:szCs w:val="28"/>
              </w:rPr>
            </w:pPr>
          </w:p>
          <w:p w:rsidR="006714A6" w:rsidRPr="008E7F4E" w:rsidRDefault="006714A6" w:rsidP="007628BD">
            <w:pPr>
              <w:snapToGrid/>
              <w:jc w:val="right"/>
              <w:rPr>
                <w:szCs w:val="28"/>
              </w:rPr>
            </w:pPr>
            <w:r w:rsidRPr="008E7F4E">
              <w:rPr>
                <w:szCs w:val="28"/>
              </w:rPr>
              <w:t xml:space="preserve">"__" 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E7F4E">
                <w:rPr>
                  <w:szCs w:val="28"/>
                </w:rPr>
                <w:t>201</w:t>
              </w:r>
              <w:r>
                <w:rPr>
                  <w:szCs w:val="28"/>
                </w:rPr>
                <w:t>5</w:t>
              </w:r>
              <w:r w:rsidRPr="008E7F4E">
                <w:rPr>
                  <w:szCs w:val="28"/>
                </w:rPr>
                <w:t xml:space="preserve"> г</w:t>
              </w:r>
            </w:smartTag>
            <w:r w:rsidRPr="008E7F4E">
              <w:rPr>
                <w:szCs w:val="28"/>
              </w:rPr>
              <w:t>.</w:t>
            </w:r>
          </w:p>
        </w:tc>
      </w:tr>
    </w:tbl>
    <w:p w:rsidR="006714A6" w:rsidRPr="008E7F4E" w:rsidRDefault="006714A6" w:rsidP="00476FB7">
      <w:pPr>
        <w:snapToGrid/>
        <w:jc w:val="right"/>
        <w:rPr>
          <w:sz w:val="32"/>
          <w:szCs w:val="32"/>
        </w:rPr>
      </w:pPr>
    </w:p>
    <w:p w:rsidR="006714A6" w:rsidRPr="008E7F4E" w:rsidRDefault="006714A6" w:rsidP="00476FB7">
      <w:pPr>
        <w:snapToGrid/>
        <w:jc w:val="right"/>
        <w:rPr>
          <w:sz w:val="32"/>
          <w:szCs w:val="32"/>
        </w:rPr>
      </w:pPr>
    </w:p>
    <w:p w:rsidR="006714A6" w:rsidRPr="008E7F4E" w:rsidRDefault="006714A6" w:rsidP="00476FB7">
      <w:pPr>
        <w:snapToGrid/>
        <w:jc w:val="right"/>
        <w:rPr>
          <w:sz w:val="32"/>
          <w:szCs w:val="32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106632">
      <w:pPr>
        <w:jc w:val="right"/>
        <w:rPr>
          <w:szCs w:val="28"/>
        </w:rPr>
      </w:pP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  <w:r w:rsidRPr="008E7F4E">
        <w:rPr>
          <w:szCs w:val="28"/>
        </w:rPr>
        <w:tab/>
      </w:r>
    </w:p>
    <w:p w:rsidR="006714A6" w:rsidRPr="008E7F4E" w:rsidRDefault="006714A6" w:rsidP="00106632">
      <w:pPr>
        <w:jc w:val="right"/>
        <w:rPr>
          <w:szCs w:val="28"/>
        </w:rPr>
      </w:pPr>
    </w:p>
    <w:p w:rsidR="006714A6" w:rsidRPr="008E7F4E" w:rsidRDefault="006714A6" w:rsidP="00106632">
      <w:pPr>
        <w:jc w:val="right"/>
        <w:rPr>
          <w:szCs w:val="28"/>
        </w:rPr>
      </w:pPr>
    </w:p>
    <w:p w:rsidR="006714A6" w:rsidRPr="008E7F4E" w:rsidRDefault="006714A6" w:rsidP="00106632">
      <w:pPr>
        <w:jc w:val="right"/>
        <w:rPr>
          <w:sz w:val="32"/>
          <w:szCs w:val="32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b/>
          <w:sz w:val="36"/>
          <w:szCs w:val="36"/>
        </w:rPr>
      </w:pPr>
      <w:r w:rsidRPr="008E7F4E">
        <w:rPr>
          <w:b/>
          <w:sz w:val="36"/>
          <w:szCs w:val="36"/>
        </w:rPr>
        <w:t>СХЕМА ВОДОСНАБЖЕНИЯ</w:t>
      </w:r>
    </w:p>
    <w:p w:rsidR="006714A6" w:rsidRPr="008E7F4E" w:rsidRDefault="006714A6" w:rsidP="009138A9">
      <w:pPr>
        <w:pStyle w:val="ConsPlusNormal"/>
        <w:jc w:val="center"/>
        <w:rPr>
          <w:rFonts w:ascii="Times New Roman" w:eastAsia="TimesNewRomanPSMT" w:hAnsi="Times New Roman" w:cs="Times New Roman"/>
          <w:b/>
          <w:sz w:val="32"/>
          <w:szCs w:val="32"/>
        </w:rPr>
      </w:pPr>
      <w:r>
        <w:rPr>
          <w:rFonts w:ascii="Times New Roman" w:eastAsia="TimesNewRomanPSMT" w:hAnsi="Times New Roman" w:cs="Times New Roman"/>
          <w:b/>
          <w:sz w:val="32"/>
          <w:szCs w:val="32"/>
        </w:rPr>
        <w:t>с. Новобибеево Новобибеевского</w:t>
      </w:r>
      <w:r w:rsidRPr="008E7F4E">
        <w:rPr>
          <w:rFonts w:ascii="Times New Roman" w:eastAsia="TimesNewRomanPSMT" w:hAnsi="Times New Roman" w:cs="Times New Roman"/>
          <w:b/>
          <w:sz w:val="32"/>
          <w:szCs w:val="32"/>
        </w:rPr>
        <w:t xml:space="preserve"> сельсовета </w:t>
      </w:r>
      <w:r>
        <w:rPr>
          <w:rFonts w:ascii="Times New Roman" w:eastAsia="TimesNewRomanPSMT" w:hAnsi="Times New Roman" w:cs="Times New Roman"/>
          <w:b/>
          <w:sz w:val="32"/>
          <w:szCs w:val="32"/>
        </w:rPr>
        <w:t>Болотнинского</w:t>
      </w:r>
      <w:r w:rsidRPr="008E7F4E">
        <w:rPr>
          <w:rFonts w:ascii="Times New Roman" w:eastAsia="TimesNewRomanPSMT" w:hAnsi="Times New Roman" w:cs="Times New Roman"/>
          <w:b/>
          <w:sz w:val="32"/>
          <w:szCs w:val="32"/>
        </w:rPr>
        <w:t xml:space="preserve"> района Новосибирской области </w:t>
      </w:r>
    </w:p>
    <w:p w:rsidR="006714A6" w:rsidRPr="008E7F4E" w:rsidRDefault="006714A6" w:rsidP="009138A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7F4E">
        <w:rPr>
          <w:rFonts w:ascii="Times New Roman" w:eastAsia="TimesNewRomanPSMT" w:hAnsi="Times New Roman" w:cs="Times New Roman"/>
          <w:b/>
          <w:sz w:val="32"/>
          <w:szCs w:val="32"/>
        </w:rPr>
        <w:t>на 201</w:t>
      </w:r>
      <w:r>
        <w:rPr>
          <w:rFonts w:ascii="Times New Roman" w:eastAsia="TimesNewRomanPSMT" w:hAnsi="Times New Roman" w:cs="Times New Roman"/>
          <w:b/>
          <w:sz w:val="32"/>
          <w:szCs w:val="32"/>
        </w:rPr>
        <w:t>5</w:t>
      </w:r>
      <w:r w:rsidRPr="008E7F4E">
        <w:rPr>
          <w:rFonts w:ascii="Times New Roman" w:eastAsia="TimesNewRomanPSMT" w:hAnsi="Times New Roman" w:cs="Times New Roman"/>
          <w:b/>
          <w:sz w:val="32"/>
          <w:szCs w:val="32"/>
        </w:rPr>
        <w:t>-201</w:t>
      </w:r>
      <w:r>
        <w:rPr>
          <w:rFonts w:ascii="Times New Roman" w:eastAsia="TimesNewRomanPSMT" w:hAnsi="Times New Roman" w:cs="Times New Roman"/>
          <w:b/>
          <w:sz w:val="32"/>
          <w:szCs w:val="32"/>
        </w:rPr>
        <w:t>9</w:t>
      </w:r>
      <w:r w:rsidRPr="008E7F4E">
        <w:rPr>
          <w:rFonts w:ascii="Times New Roman" w:eastAsia="TimesNewRomanPSMT" w:hAnsi="Times New Roman" w:cs="Times New Roman"/>
          <w:b/>
          <w:sz w:val="32"/>
          <w:szCs w:val="32"/>
        </w:rPr>
        <w:t xml:space="preserve"> гг. и на период до </w:t>
      </w:r>
      <w:smartTag w:uri="urn:schemas-microsoft-com:office:smarttags" w:element="metricconverter">
        <w:smartTagPr>
          <w:attr w:name="ProductID" w:val="2024 г"/>
        </w:smartTagPr>
        <w:r w:rsidRPr="008E7F4E">
          <w:rPr>
            <w:rFonts w:ascii="Times New Roman" w:eastAsia="TimesNewRomanPSMT" w:hAnsi="Times New Roman" w:cs="Times New Roman"/>
            <w:b/>
            <w:sz w:val="32"/>
            <w:szCs w:val="32"/>
          </w:rPr>
          <w:t>202</w:t>
        </w:r>
        <w:r>
          <w:rPr>
            <w:rFonts w:ascii="Times New Roman" w:eastAsia="TimesNewRomanPSMT" w:hAnsi="Times New Roman" w:cs="Times New Roman"/>
            <w:b/>
            <w:sz w:val="32"/>
            <w:szCs w:val="32"/>
          </w:rPr>
          <w:t>4</w:t>
        </w:r>
        <w:r w:rsidRPr="008E7F4E">
          <w:rPr>
            <w:rFonts w:ascii="Times New Roman" w:eastAsia="TimesNewRomanPSMT" w:hAnsi="Times New Roman" w:cs="Times New Roman"/>
            <w:b/>
            <w:sz w:val="32"/>
            <w:szCs w:val="32"/>
          </w:rPr>
          <w:t xml:space="preserve"> г</w:t>
        </w:r>
      </w:smartTag>
      <w:r w:rsidRPr="008E7F4E">
        <w:rPr>
          <w:rFonts w:ascii="Times New Roman" w:eastAsia="TimesNewRomanPSMT" w:hAnsi="Times New Roman" w:cs="Times New Roman"/>
          <w:b/>
          <w:sz w:val="32"/>
          <w:szCs w:val="32"/>
        </w:rPr>
        <w:t>.</w:t>
      </w: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</w:p>
    <w:p w:rsidR="006714A6" w:rsidRPr="008E7F4E" w:rsidRDefault="006714A6" w:rsidP="007C49D9">
      <w:pPr>
        <w:snapToGrid/>
        <w:jc w:val="center"/>
        <w:rPr>
          <w:szCs w:val="28"/>
        </w:rPr>
      </w:pPr>
      <w:r w:rsidRPr="008E7F4E">
        <w:rPr>
          <w:szCs w:val="28"/>
        </w:rPr>
        <w:t>Новосибирск</w:t>
      </w:r>
    </w:p>
    <w:p w:rsidR="006714A6" w:rsidRPr="008E7F4E" w:rsidRDefault="006714A6" w:rsidP="007C49D9">
      <w:pPr>
        <w:snapToGrid/>
        <w:jc w:val="center"/>
        <w:rPr>
          <w:szCs w:val="28"/>
        </w:rPr>
      </w:pPr>
      <w:smartTag w:uri="urn:schemas-microsoft-com:office:smarttags" w:element="metricconverter">
        <w:smartTagPr>
          <w:attr w:name="ProductID" w:val="2015 г"/>
        </w:smartTagPr>
        <w:r w:rsidRPr="008E7F4E">
          <w:rPr>
            <w:szCs w:val="28"/>
          </w:rPr>
          <w:t>201</w:t>
        </w:r>
        <w:r>
          <w:rPr>
            <w:szCs w:val="28"/>
          </w:rPr>
          <w:t>5</w:t>
        </w:r>
        <w:r w:rsidRPr="008E7F4E">
          <w:rPr>
            <w:szCs w:val="28"/>
          </w:rPr>
          <w:t xml:space="preserve"> г</w:t>
        </w:r>
      </w:smartTag>
      <w:r w:rsidRPr="008E7F4E">
        <w:rPr>
          <w:szCs w:val="28"/>
        </w:rPr>
        <w:t>.</w:t>
      </w:r>
    </w:p>
    <w:p w:rsidR="006714A6" w:rsidRDefault="006714A6" w:rsidP="007C49D9">
      <w:pPr>
        <w:snapToGrid/>
        <w:jc w:val="center"/>
        <w:rPr>
          <w:b/>
          <w:szCs w:val="28"/>
        </w:rPr>
      </w:pPr>
      <w:r w:rsidRPr="008E7F4E">
        <w:rPr>
          <w:szCs w:val="28"/>
        </w:rPr>
        <w:br w:type="page"/>
      </w:r>
      <w:r w:rsidRPr="008E7F4E">
        <w:rPr>
          <w:b/>
          <w:szCs w:val="28"/>
        </w:rPr>
        <w:t>Содержание</w:t>
      </w:r>
    </w:p>
    <w:p w:rsidR="006714A6" w:rsidRPr="00C35743" w:rsidRDefault="006714A6" w:rsidP="00C35743">
      <w:pPr>
        <w:snapToGrid/>
        <w:jc w:val="left"/>
        <w:rPr>
          <w:b/>
          <w:sz w:val="24"/>
          <w:szCs w:val="24"/>
        </w:rPr>
      </w:pPr>
      <w:r w:rsidRPr="00C35743">
        <w:rPr>
          <w:b/>
          <w:sz w:val="24"/>
          <w:szCs w:val="24"/>
        </w:rPr>
        <w:t>ВВЕДЕНИЕ…………………………………………………………</w:t>
      </w:r>
      <w:r>
        <w:rPr>
          <w:b/>
          <w:sz w:val="24"/>
          <w:szCs w:val="24"/>
        </w:rPr>
        <w:t>……………</w:t>
      </w:r>
      <w:r w:rsidRPr="00C35743">
        <w:rPr>
          <w:b/>
          <w:sz w:val="24"/>
          <w:szCs w:val="24"/>
        </w:rPr>
        <w:t>…………</w:t>
      </w:r>
      <w:r>
        <w:rPr>
          <w:b/>
          <w:sz w:val="24"/>
          <w:szCs w:val="24"/>
        </w:rPr>
        <w:t>.......</w:t>
      </w:r>
      <w:r w:rsidRPr="00C35743">
        <w:rPr>
          <w:b/>
          <w:sz w:val="24"/>
          <w:szCs w:val="24"/>
        </w:rPr>
        <w:t>5</w:t>
      </w:r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r w:rsidRPr="008E7F4E">
        <w:rPr>
          <w:rFonts w:cs="Times New Roman"/>
          <w:noProof/>
          <w:sz w:val="28"/>
          <w:szCs w:val="28"/>
        </w:rPr>
        <w:fldChar w:fldCharType="begin"/>
      </w:r>
      <w:r w:rsidRPr="008E7F4E">
        <w:rPr>
          <w:rFonts w:cs="Times New Roman"/>
          <w:noProof/>
          <w:sz w:val="28"/>
          <w:szCs w:val="28"/>
        </w:rPr>
        <w:instrText xml:space="preserve"> TOC \o "1-3" \h \z \u </w:instrText>
      </w:r>
      <w:r w:rsidRPr="008E7F4E">
        <w:rPr>
          <w:rFonts w:cs="Times New Roman"/>
          <w:noProof/>
          <w:sz w:val="28"/>
          <w:szCs w:val="28"/>
        </w:rPr>
        <w:fldChar w:fldCharType="separate"/>
      </w:r>
      <w:hyperlink w:anchor="_Toc442712991" w:history="1">
        <w:r w:rsidRPr="009428C8">
          <w:rPr>
            <w:rStyle w:val="Hyperlink"/>
            <w:noProof/>
          </w:rPr>
          <w:t>1.</w:t>
        </w:r>
        <w:r>
          <w:rPr>
            <w:rFonts w:ascii="Calibri" w:hAnsi="Calibri"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9428C8">
          <w:rPr>
            <w:rStyle w:val="Hyperlink"/>
            <w:noProof/>
          </w:rPr>
          <w:t>Раздел "Технико-экономическое состояние централизованных систем водоснабжения поселения"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2992" w:history="1">
        <w:r w:rsidRPr="009428C8">
          <w:rPr>
            <w:rStyle w:val="Hyperlink"/>
            <w:noProof/>
          </w:rPr>
          <w:t>а) описание системы и структуры водоснабжения поселения и деление территории поселения на эксплуатационные зоны;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2993" w:history="1">
        <w:r w:rsidRPr="009428C8">
          <w:rPr>
            <w:rStyle w:val="Hyperlink"/>
            <w:noProof/>
          </w:rPr>
          <w:t>б) описание территорий поселения, не охваченных централизованными системами водоснабжения;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2994" w:history="1">
        <w:r w:rsidRPr="009428C8">
          <w:rPr>
            <w:rStyle w:val="Hyperlink"/>
            <w:noProof/>
          </w:rPr>
          <w:t>в) 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холодного водоснабжения соответственно) и перечень централизованных систем водоснабжения;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2995" w:history="1">
        <w:r w:rsidRPr="009428C8">
          <w:rPr>
            <w:rStyle w:val="Hyperlink"/>
            <w:noProof/>
          </w:rPr>
          <w:t>г) описание результатов технического обследования централизованных систем водоснабжения,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2996" w:history="1">
        <w:r w:rsidRPr="009428C8">
          <w:rPr>
            <w:rStyle w:val="Hyperlink"/>
            <w:noProof/>
          </w:rPr>
          <w:t>д)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2997" w:history="1">
        <w:r w:rsidRPr="009428C8">
          <w:rPr>
            <w:rStyle w:val="Hyperlink"/>
            <w:noProof/>
          </w:rPr>
          <w:t>е) 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2998" w:history="1">
        <w:r w:rsidRPr="009428C8">
          <w:rPr>
            <w:rStyle w:val="Hyperlink"/>
            <w:noProof/>
          </w:rPr>
          <w:t>2.</w:t>
        </w:r>
        <w:r>
          <w:rPr>
            <w:rFonts w:ascii="Calibri" w:hAnsi="Calibri"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9428C8">
          <w:rPr>
            <w:rStyle w:val="Hyperlink"/>
            <w:noProof/>
          </w:rPr>
          <w:t>Раздел "Направления развития централизованных систем водоснабжения"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2999" w:history="1">
        <w:r w:rsidRPr="009428C8">
          <w:rPr>
            <w:rStyle w:val="Hyperlink"/>
            <w:noProof/>
          </w:rPr>
          <w:t>а) основные направления, принципы, задачи и целевые показатели развития централизованных систем водоснабжения;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_Toc442712999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0" w:history="1">
        <w:r w:rsidRPr="009428C8">
          <w:rPr>
            <w:rStyle w:val="Hyperlink"/>
            <w:noProof/>
          </w:rPr>
          <w:t>б) различные сценарии развития централизованных систем водоснабжения в зависимости от различных сценариев развития поселений.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3001" w:history="1">
        <w:r w:rsidRPr="009428C8">
          <w:rPr>
            <w:rStyle w:val="Hyperlink"/>
            <w:noProof/>
          </w:rPr>
          <w:t>3.</w:t>
        </w:r>
        <w:r>
          <w:rPr>
            <w:rFonts w:ascii="Calibri" w:hAnsi="Calibri"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9428C8">
          <w:rPr>
            <w:rStyle w:val="Hyperlink"/>
            <w:noProof/>
          </w:rPr>
          <w:t>Раздел "Баланс водоснабжения и потребления питьевой, технической воды"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2" w:history="1">
        <w:r w:rsidRPr="009428C8">
          <w:rPr>
            <w:rStyle w:val="Hyperlink"/>
            <w:noProof/>
          </w:rPr>
          <w:t>а) общий баланс подачи и реализации воды, включая анализ и оценку структурных составляющих потерь питьевой, технической воды при ее производстве и транспортировке;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3" w:history="1">
        <w:r w:rsidRPr="009428C8">
          <w:rPr>
            <w:rStyle w:val="Hyperlink"/>
            <w:noProof/>
          </w:rPr>
          <w:t>б) территориальный баланс подачи горячей, питьевой, технической воды по технологическим зонам водоснабжения (годовой и в сутки максимального водопотребления);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4" w:history="1">
        <w:r w:rsidRPr="009428C8">
          <w:rPr>
            <w:rStyle w:val="Hyperlink"/>
            <w:noProof/>
          </w:rPr>
          <w:t>в) структурный баланс реализации питьевой, технической воды по группам абонентов с разбивкой на хозяйственно-питьевые нужды населения, производственные нужды юридических лиц и другие нужды поселений (пожаротушение, полив и др.);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5" w:history="1">
        <w:r w:rsidRPr="009428C8">
          <w:rPr>
            <w:rStyle w:val="Hyperlink"/>
            <w:noProof/>
          </w:rPr>
          <w:t>д) описание существующей системы коммерческого учета питьевой, технической воды и планов по установке приборов учета;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6" w:history="1">
        <w:r w:rsidRPr="009428C8">
          <w:rPr>
            <w:rStyle w:val="Hyperlink"/>
            <w:noProof/>
          </w:rPr>
          <w:t>е) анализ резервов и дефицитов производственных мощностей системы водоснабжения поселения;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7" w:history="1">
        <w:r w:rsidRPr="009428C8">
          <w:rPr>
            <w:rStyle w:val="Hyperlink"/>
            <w:noProof/>
          </w:rPr>
          <w:t>ж) прогнозные балансы потребления питьевой, технической воды на срок не менее 10 лет с учетом различных сценариев развития поселений  рассчитанные на основании расхода питьевой, технической воды в соответствии со СНиП 2.04.02-84 и СНиП 2.04.01-85, а также исходя из текущего объема потребления воды населением и его динамики с учетом перспективы развития и изменения состава и структуры застройки;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8" w:history="1">
        <w:r w:rsidRPr="009428C8">
          <w:rPr>
            <w:rStyle w:val="Hyperlink"/>
            <w:noProof/>
          </w:rPr>
          <w:t>з) 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09" w:history="1">
        <w:r w:rsidRPr="009428C8">
          <w:rPr>
            <w:rStyle w:val="Hyperlink"/>
            <w:noProof/>
          </w:rPr>
          <w:t>и) сведения о фактическом и ожидаемом потреблении питьевой, технической воды (годовое, среднесуточное, максимальное суточное);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_Toc442713009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0" w:history="1">
        <w:r w:rsidRPr="009428C8">
          <w:rPr>
            <w:rStyle w:val="Hyperlink"/>
            <w:noProof/>
          </w:rPr>
          <w:t>к) описание территориальной структуры потребления питьевой, технической воды, которую следует определять по отчетам организаций, осуществляющих водоснабжение, с разбивкой по технологическим зонам;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1" w:history="1">
        <w:r w:rsidRPr="009428C8">
          <w:rPr>
            <w:rStyle w:val="Hyperlink"/>
            <w:noProof/>
          </w:rPr>
          <w:t>л) 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питьевой, технической воды с учетом данных о перспективном потреблении питьевой, технической воды абонентами;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2" w:history="1">
        <w:r w:rsidRPr="009428C8">
          <w:rPr>
            <w:rStyle w:val="Hyperlink"/>
            <w:noProof/>
          </w:rPr>
          <w:t>м) сведения о фактических и планируемых потерях питьевой, технической воды при ее транспортировке (годовые, среднесуточные значения);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3" w:history="1">
        <w:r w:rsidRPr="009428C8">
          <w:rPr>
            <w:rStyle w:val="Hyperlink"/>
            <w:noProof/>
          </w:rPr>
          <w:t>н) перспективные балансы водоснабжения и водоотведения (общий - баланс подачи и реализации питьевой, технической воды, территориальный - баланс подачи питьевой, технической воды по технологическим зонам водоснабжения, структурный - баланс реализации питьевой, технической воды по группам абонентов);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4" w:history="1">
        <w:r w:rsidRPr="009428C8">
          <w:rPr>
            <w:rStyle w:val="Hyperlink"/>
            <w:noProof/>
          </w:rPr>
          <w:t>о) расчет требуемой мощности водозаборных и очистных сооружений исходя из данных о перспективном потреблении питьевой, технической воды и величины потерь питьевой, технической воды при ее транспортировке с указанием требуемых объемов подачи и потребления  питьевой, технической воды, дефицита (резерва) мощностей по технологическим зонам с разбивкой по годам;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5" w:history="1">
        <w:r w:rsidRPr="009428C8">
          <w:rPr>
            <w:rStyle w:val="Hyperlink"/>
            <w:noProof/>
          </w:rPr>
          <w:t>п) наименование организации, которая наделена статусом гарантирующей организации.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3016" w:history="1">
        <w:r w:rsidRPr="009428C8">
          <w:rPr>
            <w:rStyle w:val="Hyperlink"/>
            <w:noProof/>
          </w:rPr>
          <w:t>4.</w:t>
        </w:r>
        <w:r>
          <w:rPr>
            <w:rFonts w:ascii="Calibri" w:hAnsi="Calibri"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9428C8">
          <w:rPr>
            <w:rStyle w:val="Hyperlink"/>
            <w:noProof/>
          </w:rPr>
          <w:t>Раздел "Предложения по строительству, реконструкции и модернизации объектов централизованных систем водоснабжения"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7" w:history="1">
        <w:r w:rsidRPr="009428C8">
          <w:rPr>
            <w:rStyle w:val="Hyperlink"/>
            <w:noProof/>
          </w:rPr>
          <w:t>а) перечень основных мероприятий по реализации схем водоснабжения с разбивкой по годам;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8" w:history="1">
        <w:r w:rsidRPr="009428C8">
          <w:rPr>
            <w:rStyle w:val="Hyperlink"/>
            <w:noProof/>
          </w:rPr>
          <w:t>б) 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19" w:history="1">
        <w:r w:rsidRPr="009428C8">
          <w:rPr>
            <w:rStyle w:val="Hyperlink"/>
            <w:noProof/>
          </w:rPr>
          <w:t>в) сведения о вновь строящихся, реконструируемых и предлагаемых к выводу из эксплуатации объектах системы водоснабжения;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_Toc442713019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20" w:history="1">
        <w:r w:rsidRPr="009428C8">
          <w:rPr>
            <w:rStyle w:val="Hyperlink"/>
            <w:noProof/>
          </w:rPr>
          <w:t>г)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21" w:history="1">
        <w:r w:rsidRPr="009428C8">
          <w:rPr>
            <w:rStyle w:val="Hyperlink"/>
            <w:noProof/>
          </w:rPr>
          <w:t>д) сведения об оснащенности зданий, строений, сооружений приборами учета воды и их применении при осуществлении расчетов за потребленную воду;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22" w:history="1">
        <w:r w:rsidRPr="009428C8">
          <w:rPr>
            <w:rStyle w:val="Hyperlink"/>
            <w:noProof/>
          </w:rPr>
          <w:t>е) описание вариантов маршрутов прохождения трубопроводов (трасс) по территории поселения и их обоснование;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23" w:history="1">
        <w:r w:rsidRPr="009428C8">
          <w:rPr>
            <w:rStyle w:val="Hyperlink"/>
            <w:noProof/>
          </w:rPr>
          <w:t>ж) рекомендации о месте размещения насосных станций, резервуаров, водонапорных башен;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24" w:history="1">
        <w:r w:rsidRPr="009428C8">
          <w:rPr>
            <w:rStyle w:val="Hyperlink"/>
            <w:noProof/>
          </w:rPr>
          <w:t>з) границы планируемых зон размещения объектов централизованных систем горячего водоснабжения, холодного водоснабжения;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25" w:history="1">
        <w:r w:rsidRPr="009428C8">
          <w:rPr>
            <w:rStyle w:val="Hyperlink"/>
            <w:noProof/>
          </w:rPr>
          <w:t>и) карты (схемы) существующего и планируемого размещения объектов централизованных систем холодного водоснабжения.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3026" w:history="1">
        <w:r w:rsidRPr="009428C8">
          <w:rPr>
            <w:rStyle w:val="Hyperlink"/>
            <w:noProof/>
          </w:rPr>
          <w:t>5.</w:t>
        </w:r>
        <w:r>
          <w:rPr>
            <w:rFonts w:ascii="Calibri" w:hAnsi="Calibri"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9428C8">
          <w:rPr>
            <w:rStyle w:val="Hyperlink"/>
            <w:noProof/>
          </w:rPr>
          <w:t>Раздел "Экологические аспекты мероприятий по строительству, реконструкции и модернизации объектов централизованных систем водоснабжения"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27" w:history="1">
        <w:r w:rsidRPr="009428C8">
          <w:rPr>
            <w:rStyle w:val="Hyperlink"/>
            <w:noProof/>
          </w:rPr>
          <w:t>а)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(утилизации) промывных вод;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28" w:history="1">
        <w:r w:rsidRPr="009428C8">
          <w:rPr>
            <w:rStyle w:val="Hyperlink"/>
            <w:noProof/>
          </w:rPr>
          <w:t>б) сведения о мерах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 (хлор и др.).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3029" w:history="1">
        <w:r w:rsidRPr="009428C8">
          <w:rPr>
            <w:rStyle w:val="Hyperlink"/>
            <w:noProof/>
          </w:rPr>
          <w:t>6.</w:t>
        </w:r>
        <w:r>
          <w:rPr>
            <w:rFonts w:ascii="Calibri" w:hAnsi="Calibri"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9428C8">
          <w:rPr>
            <w:rStyle w:val="Hyperlink"/>
            <w:noProof/>
          </w:rPr>
          <w:t>Раздел "Оценка объемов капитальных вложений в строительство, реконструкцию и модернизацию объектов централизованных систем водоснабжения"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_Toc442713029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30" w:history="1">
        <w:r w:rsidRPr="009428C8">
          <w:rPr>
            <w:rStyle w:val="Hyperlink"/>
            <w:noProof/>
          </w:rPr>
          <w:t>а) оценка стоимости основных мероприятий по реализации схем водоснабжения;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31" w:history="1">
        <w:r w:rsidRPr="009428C8">
          <w:rPr>
            <w:rStyle w:val="Hyperlink"/>
            <w:noProof/>
          </w:rPr>
          <w:t>б) оценка величины необходимых капитальных вложений в строительство и реконструкцию объектов централизованных систем водоснабжения, выполненную на основании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либо принятую по объектам - аналогам по видам капитального строительства и видам работ, с указанием источников финансирования.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3032" w:history="1">
        <w:r w:rsidRPr="009428C8">
          <w:rPr>
            <w:rStyle w:val="Hyperlink"/>
            <w:noProof/>
          </w:rPr>
          <w:t>7.</w:t>
        </w:r>
        <w:r>
          <w:rPr>
            <w:rFonts w:ascii="Calibri" w:hAnsi="Calibri"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9428C8">
          <w:rPr>
            <w:rStyle w:val="Hyperlink"/>
            <w:noProof/>
          </w:rPr>
          <w:t>Раздел " Целевые показатели развития централизованных систем водоснабжения 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33" w:history="1">
        <w:r w:rsidRPr="009428C8">
          <w:rPr>
            <w:rStyle w:val="Hyperlink"/>
            <w:noProof/>
          </w:rPr>
          <w:t>а) показатели качества соответственно питьевой воды;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34" w:history="1">
        <w:r w:rsidRPr="009428C8">
          <w:rPr>
            <w:rStyle w:val="Hyperlink"/>
            <w:noProof/>
          </w:rPr>
          <w:t>б) показатели надежности и бесперебойности водоснабжения;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35" w:history="1">
        <w:r w:rsidRPr="009428C8">
          <w:rPr>
            <w:rStyle w:val="Hyperlink"/>
            <w:noProof/>
          </w:rPr>
          <w:t>в) показатели качества обслуживания абонентов;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36" w:history="1">
        <w:r w:rsidRPr="009428C8">
          <w:rPr>
            <w:rStyle w:val="Hyperlink"/>
            <w:noProof/>
          </w:rPr>
          <w:t>г) показатели эффективности использования ресурсов, в том числе сокращения потерь воды (тепловой энергии в составе горячей воды) при транспортировке;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37" w:history="1">
        <w:r w:rsidRPr="009428C8">
          <w:rPr>
            <w:rStyle w:val="Hyperlink"/>
            <w:noProof/>
          </w:rPr>
          <w:t>д) соотношение цены реализации мероприятий инвестиционной программы и их эффективности - улучшение качества воды;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2"/>
        <w:tabs>
          <w:tab w:val="right" w:leader="dot" w:pos="9344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42713038" w:history="1">
        <w:r w:rsidRPr="009428C8">
          <w:rPr>
            <w:rStyle w:val="Hyperlink"/>
            <w:noProof/>
          </w:rPr>
          <w:t>е) 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3039" w:history="1">
        <w:r w:rsidRPr="009428C8">
          <w:rPr>
            <w:rStyle w:val="Hyperlink"/>
            <w:noProof/>
          </w:rPr>
          <w:t>8.</w:t>
        </w:r>
        <w:r>
          <w:rPr>
            <w:rFonts w:ascii="Calibri" w:hAnsi="Calibri"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9428C8">
          <w:rPr>
            <w:rStyle w:val="Hyperlink"/>
            <w:noProof/>
          </w:rPr>
          <w:t>Раздел "Перечень выявленных бесхозяйных объектов централизованных систем водоснабжения и перечень организаций, уполномоченных на их эксплуатацию 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_Toc442713039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3040" w:history="1">
        <w:r w:rsidRPr="009428C8">
          <w:rPr>
            <w:rStyle w:val="Hyperlink"/>
            <w:noProof/>
          </w:rPr>
          <w:t>Список используемой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_Toc442713040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714A6" w:rsidRDefault="006714A6">
      <w:pPr>
        <w:pStyle w:val="TOC1"/>
        <w:rPr>
          <w:rFonts w:ascii="Calibri" w:hAnsi="Calibri" w:cs="Times New Roman"/>
          <w:b w:val="0"/>
          <w:bCs w:val="0"/>
          <w:caps w:val="0"/>
          <w:noProof/>
          <w:sz w:val="22"/>
          <w:szCs w:val="22"/>
        </w:rPr>
      </w:pPr>
      <w:hyperlink w:anchor="_Toc442713041" w:history="1">
        <w:r w:rsidRPr="009428C8">
          <w:rPr>
            <w:rStyle w:val="Hyperlink"/>
            <w:noProof/>
          </w:rPr>
          <w:t>Список приложений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_Toc442713041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6714A6" w:rsidRPr="00B608E9" w:rsidRDefault="006714A6" w:rsidP="00B608E9">
      <w:pPr>
        <w:snapToGrid/>
        <w:ind w:firstLine="851"/>
        <w:rPr>
          <w:b/>
          <w:szCs w:val="28"/>
        </w:rPr>
      </w:pPr>
      <w:r w:rsidRPr="008E7F4E">
        <w:rPr>
          <w:noProof/>
          <w:szCs w:val="28"/>
        </w:rPr>
        <w:fldChar w:fldCharType="end"/>
      </w:r>
      <w:r w:rsidRPr="00B608E9">
        <w:rPr>
          <w:b/>
          <w:szCs w:val="28"/>
        </w:rPr>
        <w:t>Введение</w:t>
      </w:r>
    </w:p>
    <w:p w:rsidR="006714A6" w:rsidRPr="008E7F4E" w:rsidRDefault="006714A6" w:rsidP="00052D7B">
      <w:pPr>
        <w:pStyle w:val="ListParagraph"/>
        <w:ind w:left="0" w:firstLine="567"/>
        <w:rPr>
          <w:sz w:val="28"/>
          <w:szCs w:val="28"/>
        </w:rPr>
      </w:pPr>
    </w:p>
    <w:p w:rsidR="006714A6" w:rsidRPr="008E7F4E" w:rsidRDefault="006714A6" w:rsidP="00052D7B">
      <w:pPr>
        <w:ind w:firstLine="567"/>
        <w:rPr>
          <w:bCs/>
          <w:szCs w:val="28"/>
        </w:rPr>
      </w:pPr>
      <w:r w:rsidRPr="008E7F4E">
        <w:rPr>
          <w:bCs/>
          <w:szCs w:val="28"/>
        </w:rPr>
        <w:t xml:space="preserve">Схема водоснабжения </w:t>
      </w:r>
      <w:r>
        <w:rPr>
          <w:bCs/>
          <w:szCs w:val="28"/>
        </w:rPr>
        <w:t xml:space="preserve">с. Новобибеево </w:t>
      </w:r>
      <w:r>
        <w:rPr>
          <w:szCs w:val="32"/>
        </w:rPr>
        <w:t>Новобибеевского</w:t>
      </w:r>
      <w:r w:rsidRPr="008E7F4E">
        <w:rPr>
          <w:szCs w:val="32"/>
        </w:rPr>
        <w:t xml:space="preserve"> сельсовета </w:t>
      </w:r>
      <w:r>
        <w:rPr>
          <w:szCs w:val="32"/>
        </w:rPr>
        <w:t>Болотнинского</w:t>
      </w:r>
      <w:r w:rsidRPr="008E7F4E">
        <w:rPr>
          <w:szCs w:val="32"/>
        </w:rPr>
        <w:t xml:space="preserve"> района Новосибирской области </w:t>
      </w:r>
      <w:r w:rsidRPr="008E7F4E">
        <w:rPr>
          <w:bCs/>
          <w:szCs w:val="28"/>
        </w:rPr>
        <w:t>разработана на основании следующих документов:</w:t>
      </w:r>
    </w:p>
    <w:p w:rsidR="006714A6" w:rsidRPr="00610613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507C15">
        <w:rPr>
          <w:szCs w:val="28"/>
        </w:rPr>
        <w:t xml:space="preserve">- в соответствии </w:t>
      </w:r>
      <w:r w:rsidRPr="00610613">
        <w:rPr>
          <w:color w:val="000000"/>
          <w:szCs w:val="28"/>
        </w:rPr>
        <w:t>с требованиями Федерального закона от 07.12.2011 г. № 416-ФЗ «О водоснабжении и водоотведении»;</w:t>
      </w:r>
    </w:p>
    <w:p w:rsidR="006714A6" w:rsidRPr="00610613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610613">
        <w:rPr>
          <w:color w:val="000000"/>
          <w:szCs w:val="28"/>
        </w:rPr>
        <w:t xml:space="preserve">- в соответствии с требованиями технического задания на разработку схемы водоснабжения </w:t>
      </w:r>
      <w:r>
        <w:rPr>
          <w:color w:val="000000"/>
          <w:szCs w:val="28"/>
        </w:rPr>
        <w:t xml:space="preserve">села </w:t>
      </w:r>
      <w:r>
        <w:rPr>
          <w:bCs/>
          <w:szCs w:val="28"/>
        </w:rPr>
        <w:t xml:space="preserve">Новобибеево </w:t>
      </w:r>
      <w:r>
        <w:rPr>
          <w:szCs w:val="32"/>
        </w:rPr>
        <w:t>Новобибеевского</w:t>
      </w:r>
      <w:r w:rsidRPr="008E7F4E">
        <w:rPr>
          <w:szCs w:val="32"/>
        </w:rPr>
        <w:t xml:space="preserve"> </w:t>
      </w:r>
      <w:r w:rsidRPr="003C6E72">
        <w:rPr>
          <w:color w:val="000000"/>
          <w:szCs w:val="28"/>
        </w:rPr>
        <w:t>сельсовета</w:t>
      </w:r>
      <w:r w:rsidRPr="00610613">
        <w:rPr>
          <w:color w:val="000000"/>
          <w:szCs w:val="28"/>
        </w:rPr>
        <w:t>;</w:t>
      </w:r>
    </w:p>
    <w:p w:rsidR="006714A6" w:rsidRPr="00610613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610613">
        <w:rPr>
          <w:color w:val="000000"/>
          <w:szCs w:val="28"/>
        </w:rPr>
        <w:t>- с уч</w:t>
      </w:r>
      <w:r>
        <w:rPr>
          <w:color w:val="000000"/>
          <w:szCs w:val="28"/>
        </w:rPr>
        <w:t>ё</w:t>
      </w:r>
      <w:r w:rsidRPr="00610613">
        <w:rPr>
          <w:color w:val="000000"/>
          <w:szCs w:val="28"/>
        </w:rPr>
        <w:t xml:space="preserve">том генерального плана </w:t>
      </w:r>
      <w:r>
        <w:rPr>
          <w:szCs w:val="32"/>
        </w:rPr>
        <w:t>Новобибеевского</w:t>
      </w:r>
      <w:r w:rsidRPr="008E7F4E">
        <w:rPr>
          <w:szCs w:val="32"/>
        </w:rPr>
        <w:t xml:space="preserve"> </w:t>
      </w:r>
      <w:r w:rsidRPr="003C6E72">
        <w:rPr>
          <w:color w:val="000000"/>
          <w:szCs w:val="28"/>
        </w:rPr>
        <w:t>сельсовета</w:t>
      </w:r>
      <w:r w:rsidRPr="00610613">
        <w:rPr>
          <w:color w:val="000000"/>
          <w:szCs w:val="28"/>
        </w:rPr>
        <w:t>;</w:t>
      </w:r>
    </w:p>
    <w:p w:rsidR="006714A6" w:rsidRPr="00610613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610613">
        <w:rPr>
          <w:color w:val="000000"/>
          <w:szCs w:val="28"/>
        </w:rPr>
        <w:t>-  с уч</w:t>
      </w:r>
      <w:r>
        <w:rPr>
          <w:color w:val="000000"/>
          <w:szCs w:val="28"/>
        </w:rPr>
        <w:t>ё</w:t>
      </w:r>
      <w:r w:rsidRPr="00610613">
        <w:rPr>
          <w:color w:val="000000"/>
          <w:szCs w:val="28"/>
        </w:rPr>
        <w:t>том требований Градостроительного кодекса РФ от 29.12.2004 №190-ФЗ с изменениями и дополнениями;</w:t>
      </w:r>
    </w:p>
    <w:p w:rsidR="006714A6" w:rsidRPr="00610613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610613">
        <w:rPr>
          <w:color w:val="000000"/>
          <w:szCs w:val="28"/>
        </w:rPr>
        <w:t>- с уч</w:t>
      </w:r>
      <w:r>
        <w:rPr>
          <w:color w:val="000000"/>
          <w:szCs w:val="28"/>
        </w:rPr>
        <w:t>ё</w:t>
      </w:r>
      <w:r w:rsidRPr="00610613">
        <w:rPr>
          <w:color w:val="000000"/>
          <w:szCs w:val="28"/>
        </w:rPr>
        <w:t>том требований СНиП 11-04-2003 «Инструкция о порядке разработки, согласования, экспертизы и утверждения градостроительной документации»;</w:t>
      </w:r>
    </w:p>
    <w:p w:rsidR="006714A6" w:rsidRPr="00610613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610613">
        <w:rPr>
          <w:color w:val="000000"/>
          <w:szCs w:val="28"/>
        </w:rPr>
        <w:t>- с уч</w:t>
      </w:r>
      <w:r>
        <w:rPr>
          <w:color w:val="000000"/>
          <w:szCs w:val="28"/>
        </w:rPr>
        <w:t>ё</w:t>
      </w:r>
      <w:r w:rsidRPr="00610613">
        <w:rPr>
          <w:color w:val="000000"/>
          <w:szCs w:val="28"/>
        </w:rPr>
        <w:t>том требований СП 31.13330.2012 «Водоснабжение. Наружные сети и сооружения»;</w:t>
      </w:r>
    </w:p>
    <w:p w:rsidR="006714A6" w:rsidRPr="00610613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610613">
        <w:rPr>
          <w:color w:val="000000"/>
          <w:szCs w:val="28"/>
        </w:rPr>
        <w:t>- с уч</w:t>
      </w:r>
      <w:r>
        <w:rPr>
          <w:color w:val="000000"/>
          <w:szCs w:val="28"/>
        </w:rPr>
        <w:t>ё</w:t>
      </w:r>
      <w:r w:rsidRPr="00610613">
        <w:rPr>
          <w:color w:val="000000"/>
          <w:szCs w:val="28"/>
        </w:rPr>
        <w:t>том требований СП 8.13130.2009 «Системы противопожарной защиты. Источники наружного противопожарного водоснабжения. Требования пожарной безопасности»;</w:t>
      </w:r>
    </w:p>
    <w:p w:rsidR="006714A6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610613">
        <w:rPr>
          <w:color w:val="000000"/>
          <w:szCs w:val="28"/>
        </w:rPr>
        <w:t>- с уч</w:t>
      </w:r>
      <w:r>
        <w:rPr>
          <w:color w:val="000000"/>
          <w:szCs w:val="28"/>
        </w:rPr>
        <w:t>ё</w:t>
      </w:r>
      <w:r w:rsidRPr="00610613">
        <w:rPr>
          <w:color w:val="000000"/>
          <w:szCs w:val="28"/>
        </w:rPr>
        <w:t xml:space="preserve">том требований СП 42.13330.2011 «Градостроительство. Планировка и застройка </w:t>
      </w:r>
      <w:r>
        <w:rPr>
          <w:color w:val="000000"/>
          <w:szCs w:val="28"/>
        </w:rPr>
        <w:t>городских и сельских поселений»;</w:t>
      </w:r>
    </w:p>
    <w:p w:rsidR="006714A6" w:rsidRPr="00610613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>
        <w:rPr>
          <w:color w:val="000000"/>
          <w:szCs w:val="28"/>
        </w:rPr>
        <w:t>- с учётом требований СНиП 2.04.01-85 «Внутренний водопровод и канализация зданий»;</w:t>
      </w:r>
    </w:p>
    <w:p w:rsidR="006714A6" w:rsidRPr="00052D7B" w:rsidRDefault="006714A6" w:rsidP="00052D7B">
      <w:pPr>
        <w:shd w:val="clear" w:color="auto" w:fill="FFFFFF"/>
        <w:ind w:right="-142" w:firstLine="567"/>
        <w:contextualSpacing/>
        <w:rPr>
          <w:color w:val="000000"/>
          <w:szCs w:val="28"/>
        </w:rPr>
      </w:pPr>
      <w:r w:rsidRPr="00610613">
        <w:rPr>
          <w:color w:val="000000"/>
          <w:szCs w:val="28"/>
        </w:rPr>
        <w:t>- с уч</w:t>
      </w:r>
      <w:r>
        <w:rPr>
          <w:color w:val="000000"/>
          <w:szCs w:val="28"/>
        </w:rPr>
        <w:t>ё</w:t>
      </w:r>
      <w:r w:rsidRPr="00610613">
        <w:rPr>
          <w:color w:val="000000"/>
          <w:szCs w:val="28"/>
        </w:rPr>
        <w:t>том требований СанПиН 2.1.4.1074-01 «Питьевая вода. Гигиенические требования к качеству воды централизованных систем питьевого водоснаб</w:t>
      </w:r>
      <w:r>
        <w:rPr>
          <w:color w:val="000000"/>
          <w:szCs w:val="28"/>
        </w:rPr>
        <w:t>жения. Контроль качества»</w:t>
      </w:r>
      <w:r w:rsidRPr="00052D7B">
        <w:rPr>
          <w:color w:val="000000"/>
          <w:szCs w:val="28"/>
        </w:rPr>
        <w:t>;</w:t>
      </w:r>
    </w:p>
    <w:p w:rsidR="006714A6" w:rsidRDefault="006714A6" w:rsidP="00052D7B">
      <w:pPr>
        <w:shd w:val="clear" w:color="auto" w:fill="FFFFFF"/>
        <w:ind w:firstLine="567"/>
        <w:contextualSpacing/>
        <w:rPr>
          <w:color w:val="000000"/>
          <w:szCs w:val="28"/>
        </w:rPr>
      </w:pPr>
      <w:r>
        <w:rPr>
          <w:color w:val="000000"/>
          <w:szCs w:val="28"/>
        </w:rPr>
        <w:t>- в соответствии с постановлением №782 Правительства Российской Федерации от 5 сентября 2013 г. «О схемах водоснабжения и водоотведения».</w:t>
      </w:r>
    </w:p>
    <w:p w:rsidR="006714A6" w:rsidRPr="008E7F4E" w:rsidRDefault="006714A6" w:rsidP="007C49D9">
      <w:pPr>
        <w:snapToGrid/>
        <w:ind w:left="360"/>
        <w:rPr>
          <w:szCs w:val="28"/>
        </w:rPr>
      </w:pPr>
    </w:p>
    <w:p w:rsidR="006714A6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Pr="008E7F4E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Pr="008E7F4E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Pr="00195099" w:rsidRDefault="006714A6" w:rsidP="008A4FFF">
      <w:pPr>
        <w:pStyle w:val="Heading1"/>
        <w:keepLines/>
        <w:numPr>
          <w:ilvl w:val="0"/>
          <w:numId w:val="10"/>
        </w:numPr>
        <w:spacing w:before="480" w:after="0"/>
        <w:ind w:left="1134" w:hanging="283"/>
        <w:rPr>
          <w:rFonts w:ascii="Times New Roman" w:hAnsi="Times New Roman"/>
          <w:sz w:val="28"/>
          <w:szCs w:val="28"/>
        </w:rPr>
      </w:pPr>
      <w:bookmarkStart w:id="0" w:name="_Toc391384217"/>
      <w:bookmarkStart w:id="1" w:name="_Toc442712991"/>
      <w:r w:rsidRPr="00195099">
        <w:rPr>
          <w:rFonts w:ascii="Times New Roman" w:hAnsi="Times New Roman"/>
          <w:sz w:val="28"/>
          <w:szCs w:val="28"/>
        </w:rPr>
        <w:t>Раздел "Технико-экономическое состояние централизованных систем водоснабжения поселения"</w:t>
      </w:r>
      <w:bookmarkEnd w:id="0"/>
      <w:bookmarkEnd w:id="1"/>
    </w:p>
    <w:p w:rsidR="006714A6" w:rsidRPr="008E7F4E" w:rsidRDefault="006714A6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6714A6" w:rsidRPr="008E7F4E" w:rsidRDefault="006714A6" w:rsidP="00052D7B">
      <w:pPr>
        <w:pStyle w:val="Heading2"/>
      </w:pPr>
      <w:bookmarkStart w:id="2" w:name="_Toc391384218"/>
      <w:bookmarkStart w:id="3" w:name="_Toc442712992"/>
      <w:r w:rsidRPr="008E7F4E">
        <w:t>а) описание системы и стр</w:t>
      </w:r>
      <w:r>
        <w:t xml:space="preserve">уктуры водоснабжения поселения и деление территории поселения </w:t>
      </w:r>
      <w:r w:rsidRPr="008E7F4E">
        <w:t>на эксплуатационные зоны;</w:t>
      </w:r>
      <w:bookmarkEnd w:id="2"/>
      <w:bookmarkEnd w:id="3"/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Системой водоснабжения называют комплекс сооружений и устройств, обеспечивающий снабжение водой всех потребителей в любое время суток в необходимом количестве и с требуемым качеством.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Задачами систем водоснабжения являются: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     - добыча воды;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     - при необходимости подача ее к местам обработки и очистки;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     - хранение воды в специальных резервуарах;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     - подача воды в водопроводную сеть к потребителям.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Организация системы водоснабжения населенного пункта происходит на основании сопоставления возможных вариантов с учетом особенностей территорий населенного пункта, требуемых расходов воды на разных этапах развития, возможных источников водоснабжения, требований к напорам, качеству воды и гарантированности ее подачи.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В целях обеспечения санитарно-эпидемиологической надежности проектируемых и реконструируемых водопроводов хозяйственно-питьевого водоснабжения в местах расположения водозаборных сооружений и окружающих их территориях организуются зоны санитарной охраны (ЗСО). Зона санитарной охраны источника водоснабжения в месте забора воды состоит из трех поясов: первого — строгого режима, второго и третьего — режимов ограничения. Проект указанных зон разрабатывается на основе данных санитарно-топографического обследования территорий, а также гидрологических, гидрогеологических, инженерно-геологических и топографических материалов.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Важнейшим элементом систем водоснабжения населенного пункта  являются водопроводные сети. К сетям водоснабжения предъявляются повышенные требования бесперебойной подачи воды в течение суток в требуемом количестве и надлежащего качества. Сети водопровода подразделяются на магистральные и распределительные. Магистральные линии предназначены в основном для подачи воды транзитом к отдаленным объектам и для нужд пожаротушения. Они идут в направлении движения основных потоков воды. Магистрали соединяются рядом перемычек для переключений в случае аварии.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Сеть  водопровода населенного пункта  имеет целесообразную трассировку и доставляет воду к объектам по возможности кратчайшим путем. Поэтому форма сети в плане имеет большое значение, особенно с учетом бесперебойности и надежности в подаче воды потребителям. Эти вопросы решаются с учетом рельефа местности, планировки населенного пункта, размещения основных потребителей воды и др.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Централизованная система водоснабжения в зависимости от местных условий и принятой схемы водоснабжения обеспечивает: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-хозяйственно-питьевое водопотребление в жилых и общественных зданиях, нужды коммунально-бытовых предприятий;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-тушение пожаров;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-собственные нужды станции водоподготовки, промывку водопроводных сетей и т.п.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Поэтому важнейшей задачей при организации систем водоснабжения </w:t>
      </w:r>
      <w:r>
        <w:rPr>
          <w:color w:val="000000"/>
          <w:szCs w:val="28"/>
        </w:rPr>
        <w:t>населенного пункта</w:t>
      </w:r>
      <w:r w:rsidRPr="00C21C8D">
        <w:rPr>
          <w:color w:val="000000"/>
          <w:szCs w:val="28"/>
        </w:rPr>
        <w:t xml:space="preserve"> являе</w:t>
      </w:r>
      <w:r>
        <w:rPr>
          <w:color w:val="000000"/>
          <w:szCs w:val="28"/>
        </w:rPr>
        <w:t xml:space="preserve">тся расчет потребностей </w:t>
      </w:r>
      <w:r w:rsidRPr="00C21C8D">
        <w:rPr>
          <w:color w:val="000000"/>
          <w:szCs w:val="28"/>
        </w:rPr>
        <w:t xml:space="preserve">в воде, объемов водопотребления на различные нужды и местного хозяйства.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Для систем водоснабжения данного населенного пункта  расчеты совместной работы водоводов, водопроводных сетей, насосных станций и регулирующих емкостей выполняются по следующим характерным режимам подачи воды: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 xml:space="preserve">-в сутки максимального водопотребления - максимального, среднего и минимального часовых расходов, а также максимального часового расхода и расчетного расхода воды на нужды пожаротушения; 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C21C8D">
        <w:rPr>
          <w:color w:val="000000"/>
          <w:szCs w:val="28"/>
        </w:rPr>
        <w:t>-в сутки среднего водопотребления - среднего часового расхода воды;</w:t>
      </w:r>
    </w:p>
    <w:p w:rsidR="006714A6" w:rsidRPr="00C21C8D" w:rsidRDefault="006714A6" w:rsidP="00052D7B">
      <w:pPr>
        <w:autoSpaceDE w:val="0"/>
        <w:autoSpaceDN w:val="0"/>
        <w:adjustRightInd w:val="0"/>
        <w:ind w:firstLine="567"/>
        <w:rPr>
          <w:rFonts w:cs="Calibri"/>
          <w:color w:val="000000"/>
          <w:szCs w:val="28"/>
        </w:rPr>
      </w:pPr>
      <w:r w:rsidRPr="00C21C8D">
        <w:rPr>
          <w:color w:val="000000"/>
          <w:szCs w:val="28"/>
        </w:rPr>
        <w:t>Таким образом, система водоснабжения населенного пункта представляет собой целый ряд взаимно связанных сооружений и устройств. Все они работают в особом режиме, со своими гидравлическими, физико-химическими и микробиологическими процессами.</w:t>
      </w:r>
    </w:p>
    <w:p w:rsidR="006714A6" w:rsidRPr="008E7F4E" w:rsidRDefault="006714A6" w:rsidP="00F4053D">
      <w:pPr>
        <w:ind w:firstLine="567"/>
      </w:pPr>
    </w:p>
    <w:p w:rsidR="006714A6" w:rsidRPr="008E7F4E" w:rsidRDefault="006714A6" w:rsidP="00052D7B">
      <w:pPr>
        <w:pStyle w:val="Heading2"/>
      </w:pPr>
      <w:bookmarkStart w:id="4" w:name="_Toc391384219"/>
      <w:bookmarkStart w:id="5" w:name="_Toc442712993"/>
      <w:r w:rsidRPr="008E7F4E">
        <w:t>б)</w:t>
      </w:r>
      <w:r>
        <w:t xml:space="preserve"> описание территорий поселения</w:t>
      </w:r>
      <w:r w:rsidRPr="008E7F4E">
        <w:t>, не охваченных централизованными системами водоснабжения;</w:t>
      </w:r>
      <w:bookmarkEnd w:id="4"/>
      <w:bookmarkEnd w:id="5"/>
    </w:p>
    <w:p w:rsidR="006714A6" w:rsidRPr="008E7F4E" w:rsidRDefault="006714A6" w:rsidP="00F4053D">
      <w:pPr>
        <w:autoSpaceDE w:val="0"/>
        <w:autoSpaceDN w:val="0"/>
        <w:adjustRightInd w:val="0"/>
        <w:ind w:firstLine="567"/>
        <w:rPr>
          <w:szCs w:val="28"/>
        </w:rPr>
      </w:pPr>
      <w:r w:rsidRPr="007A7A4F">
        <w:rPr>
          <w:szCs w:val="28"/>
        </w:rPr>
        <w:t xml:space="preserve">Основная часть домов </w:t>
      </w:r>
      <w:r>
        <w:rPr>
          <w:szCs w:val="28"/>
        </w:rPr>
        <w:t xml:space="preserve">села Новобибеево </w:t>
      </w:r>
      <w:r w:rsidRPr="007A7A4F">
        <w:rPr>
          <w:szCs w:val="28"/>
        </w:rPr>
        <w:t>подключена к центральному водопроводу</w:t>
      </w:r>
      <w:r w:rsidRPr="008E7F4E">
        <w:rPr>
          <w:szCs w:val="28"/>
        </w:rPr>
        <w:t>.</w:t>
      </w:r>
      <w:r>
        <w:rPr>
          <w:szCs w:val="28"/>
        </w:rPr>
        <w:t xml:space="preserve"> </w:t>
      </w:r>
    </w:p>
    <w:p w:rsidR="006714A6" w:rsidRPr="008E7F4E" w:rsidRDefault="006714A6" w:rsidP="00052D7B">
      <w:pPr>
        <w:pStyle w:val="Heading2"/>
      </w:pPr>
      <w:bookmarkStart w:id="6" w:name="_Toc377946208"/>
      <w:bookmarkStart w:id="7" w:name="_Toc379235621"/>
    </w:p>
    <w:p w:rsidR="006714A6" w:rsidRPr="008E7F4E" w:rsidRDefault="006714A6" w:rsidP="005865DA">
      <w:pPr>
        <w:pStyle w:val="Heading2"/>
        <w:tabs>
          <w:tab w:val="clear" w:pos="1134"/>
          <w:tab w:val="left" w:pos="284"/>
        </w:tabs>
      </w:pPr>
      <w:bookmarkStart w:id="8" w:name="_Toc391384220"/>
      <w:bookmarkStart w:id="9" w:name="_Toc442712994"/>
      <w:r w:rsidRPr="008E7F4E">
        <w:t>в) 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</w:t>
      </w:r>
      <w:r>
        <w:t xml:space="preserve">зованных и нецентрализованных </w:t>
      </w:r>
      <w:r w:rsidRPr="008E7F4E">
        <w:t>систем холодного водоснабжения соответственно) и перечень централизованных систем водоснабжения;</w:t>
      </w:r>
      <w:bookmarkEnd w:id="8"/>
      <w:bookmarkEnd w:id="9"/>
    </w:p>
    <w:p w:rsidR="006714A6" w:rsidRDefault="006714A6" w:rsidP="005865DA">
      <w:pPr>
        <w:shd w:val="clear" w:color="auto" w:fill="FFFFFF"/>
        <w:ind w:right="282" w:firstLine="567"/>
        <w:contextualSpacing/>
        <w:rPr>
          <w:color w:val="000000"/>
          <w:szCs w:val="28"/>
        </w:rPr>
      </w:pPr>
      <w:r w:rsidRPr="0092168F">
        <w:rPr>
          <w:color w:val="000000"/>
          <w:szCs w:val="28"/>
        </w:rPr>
        <w:t>Федеральный закон от 7 декабря 2011 г. № 416-ФЗ «О водоснабжении и водоотведении» и постановление правительства РФ от 05.09.2013 года № 782 «О схемах водоснабжения и водоотведения» (вместе с «Правилами разработки и утверждения схем водоснабжения и водоотведения», «Требованиями к содержанию схем водоснабжения и водоотведения») вводят новые понятия в сфере водоснабжения:</w:t>
      </w:r>
    </w:p>
    <w:p w:rsidR="006714A6" w:rsidRDefault="006714A6" w:rsidP="008A4FFF">
      <w:pPr>
        <w:numPr>
          <w:ilvl w:val="0"/>
          <w:numId w:val="11"/>
        </w:numPr>
        <w:shd w:val="clear" w:color="auto" w:fill="FFFFFF"/>
        <w:snapToGrid/>
        <w:ind w:left="0" w:right="282" w:firstLine="567"/>
        <w:contextualSpacing/>
        <w:rPr>
          <w:color w:val="000000"/>
          <w:szCs w:val="28"/>
        </w:rPr>
      </w:pPr>
      <w:r w:rsidRPr="0092168F">
        <w:rPr>
          <w:color w:val="000000"/>
          <w:szCs w:val="28"/>
        </w:rPr>
        <w:t>«технологическая зона водоснабжения» - часть водопроводной сети, принадлежащей организации, осуществляющей горячее водоснабжение или холодное водоснабжение, в пределах которой обеспечиваются нормативные значения напора (давления) воды при подаче ее потребителям в соответствии с расчетным расходом воды;</w:t>
      </w:r>
    </w:p>
    <w:p w:rsidR="006714A6" w:rsidRDefault="006714A6" w:rsidP="008A4FFF">
      <w:pPr>
        <w:numPr>
          <w:ilvl w:val="0"/>
          <w:numId w:val="11"/>
        </w:numPr>
        <w:shd w:val="clear" w:color="auto" w:fill="FFFFFF"/>
        <w:snapToGrid/>
        <w:ind w:left="0" w:right="282" w:firstLine="567"/>
        <w:contextualSpacing/>
        <w:rPr>
          <w:color w:val="000000"/>
          <w:szCs w:val="28"/>
        </w:rPr>
      </w:pPr>
      <w:r w:rsidRPr="0092168F">
        <w:rPr>
          <w:color w:val="000000"/>
          <w:szCs w:val="28"/>
        </w:rPr>
        <w:t>«централизованная система холодного водоснабжения» - комплекс технологически связанных между собой инженерных сооружений, предназначенных для водоподготовки, транспортировки и подачи питьевой и (или) технической воды абонентам;</w:t>
      </w:r>
    </w:p>
    <w:p w:rsidR="006714A6" w:rsidRDefault="006714A6" w:rsidP="008A4FFF">
      <w:pPr>
        <w:numPr>
          <w:ilvl w:val="0"/>
          <w:numId w:val="11"/>
        </w:numPr>
        <w:shd w:val="clear" w:color="auto" w:fill="FFFFFF"/>
        <w:snapToGrid/>
        <w:ind w:left="0" w:right="282" w:firstLine="567"/>
        <w:contextualSpacing/>
        <w:rPr>
          <w:color w:val="000000"/>
          <w:szCs w:val="28"/>
        </w:rPr>
      </w:pPr>
      <w:r w:rsidRPr="0092168F">
        <w:rPr>
          <w:color w:val="000000"/>
          <w:szCs w:val="28"/>
        </w:rPr>
        <w:t>«нецентрализованная система холодного водоснабжения» - сооружения и устройства,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лиц.</w:t>
      </w:r>
    </w:p>
    <w:p w:rsidR="006714A6" w:rsidRPr="00180647" w:rsidRDefault="006714A6" w:rsidP="005865DA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180647">
        <w:rPr>
          <w:color w:val="000000"/>
          <w:szCs w:val="28"/>
        </w:rPr>
        <w:t xml:space="preserve">Система водоснабжения села </w:t>
      </w:r>
      <w:r>
        <w:rPr>
          <w:color w:val="000000"/>
          <w:szCs w:val="28"/>
        </w:rPr>
        <w:t>Новобибеево</w:t>
      </w:r>
      <w:r w:rsidRPr="00180647">
        <w:rPr>
          <w:color w:val="000000"/>
          <w:szCs w:val="28"/>
        </w:rPr>
        <w:t xml:space="preserve"> в настоящее время является - </w:t>
      </w:r>
      <w:r>
        <w:rPr>
          <w:b/>
          <w:color w:val="000000"/>
          <w:szCs w:val="28"/>
        </w:rPr>
        <w:t>однозонной</w:t>
      </w:r>
      <w:r w:rsidRPr="00180647">
        <w:rPr>
          <w:color w:val="000000"/>
          <w:szCs w:val="28"/>
        </w:rPr>
        <w:t xml:space="preserve">: </w:t>
      </w:r>
    </w:p>
    <w:p w:rsidR="006714A6" w:rsidRPr="00180647" w:rsidRDefault="006714A6" w:rsidP="005865DA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180647">
        <w:rPr>
          <w:b/>
          <w:color w:val="000000"/>
          <w:szCs w:val="28"/>
        </w:rPr>
        <w:t>Водозаборный узел №1</w:t>
      </w:r>
      <w:r w:rsidRPr="00180647">
        <w:rPr>
          <w:color w:val="000000"/>
          <w:szCs w:val="28"/>
        </w:rPr>
        <w:t>, который включает</w:t>
      </w:r>
      <w:r>
        <w:rPr>
          <w:color w:val="000000"/>
          <w:szCs w:val="28"/>
        </w:rPr>
        <w:t xml:space="preserve"> в себя одну рабочую скважину и водонапорную башню </w:t>
      </w:r>
      <w:r w:rsidRPr="00180647">
        <w:rPr>
          <w:color w:val="000000"/>
          <w:szCs w:val="28"/>
        </w:rPr>
        <w:t xml:space="preserve">и расположен в районе ул. </w:t>
      </w:r>
      <w:r>
        <w:rPr>
          <w:color w:val="000000"/>
          <w:szCs w:val="28"/>
        </w:rPr>
        <w:t>Новая</w:t>
      </w:r>
      <w:r w:rsidRPr="00180647">
        <w:rPr>
          <w:color w:val="000000"/>
          <w:szCs w:val="28"/>
        </w:rPr>
        <w:t>.</w:t>
      </w:r>
    </w:p>
    <w:p w:rsidR="006714A6" w:rsidRPr="008E7F4E" w:rsidRDefault="006714A6" w:rsidP="00ED7FE5"/>
    <w:p w:rsidR="006714A6" w:rsidRPr="008E7F4E" w:rsidRDefault="006714A6" w:rsidP="00052D7B">
      <w:pPr>
        <w:pStyle w:val="Heading2"/>
      </w:pPr>
      <w:bookmarkStart w:id="10" w:name="_Toc391384221"/>
      <w:bookmarkStart w:id="11" w:name="_Toc442712995"/>
      <w:r w:rsidRPr="008E7F4E">
        <w:t>г) описание результатов технического обследования централизованных систем водоснабжения,</w:t>
      </w:r>
      <w:bookmarkEnd w:id="10"/>
      <w:bookmarkEnd w:id="11"/>
    </w:p>
    <w:bookmarkEnd w:id="6"/>
    <w:bookmarkEnd w:id="7"/>
    <w:p w:rsidR="006714A6" w:rsidRDefault="006714A6" w:rsidP="00416617">
      <w:pPr>
        <w:ind w:firstLine="567"/>
        <w:rPr>
          <w:szCs w:val="28"/>
        </w:rPr>
      </w:pPr>
      <w:r w:rsidRPr="00D657A5">
        <w:rPr>
          <w:b/>
          <w:szCs w:val="28"/>
        </w:rPr>
        <w:t>Водопровод с.</w:t>
      </w:r>
      <w:r>
        <w:rPr>
          <w:b/>
          <w:szCs w:val="28"/>
        </w:rPr>
        <w:t xml:space="preserve"> Новобибеево</w:t>
      </w:r>
      <w:r w:rsidRPr="00D657A5">
        <w:rPr>
          <w:szCs w:val="28"/>
        </w:rPr>
        <w:t xml:space="preserve"> - обеспечивает водой на</w:t>
      </w:r>
      <w:r>
        <w:rPr>
          <w:szCs w:val="28"/>
        </w:rPr>
        <w:t>селенный пункт, численностью 527</w:t>
      </w:r>
      <w:r w:rsidRPr="00D657A5">
        <w:rPr>
          <w:szCs w:val="28"/>
        </w:rPr>
        <w:t xml:space="preserve"> человек</w:t>
      </w:r>
      <w:r>
        <w:rPr>
          <w:szCs w:val="28"/>
        </w:rPr>
        <w:t>.</w:t>
      </w:r>
    </w:p>
    <w:p w:rsidR="006714A6" w:rsidRDefault="006714A6" w:rsidP="00180647">
      <w:pPr>
        <w:ind w:firstLine="567"/>
        <w:rPr>
          <w:szCs w:val="28"/>
        </w:rPr>
      </w:pPr>
      <w:r>
        <w:rPr>
          <w:szCs w:val="28"/>
        </w:rPr>
        <w:t xml:space="preserve">Водоснабжение питьевой водой </w:t>
      </w:r>
      <w:r w:rsidRPr="00D657A5">
        <w:rPr>
          <w:szCs w:val="28"/>
        </w:rPr>
        <w:t>осуществляется</w:t>
      </w:r>
      <w:r>
        <w:rPr>
          <w:szCs w:val="28"/>
        </w:rPr>
        <w:t xml:space="preserve"> путем поднятия воды из артезианской скважины через водопроводный колодец в станцию обезжелезивания, а затем в водонапорную башню и в водоразводящую сеть села, далее вода по сетям водоснабжения поступает до водоразборных колонок и потребителей. </w:t>
      </w:r>
      <w:r w:rsidRPr="00D657A5">
        <w:rPr>
          <w:szCs w:val="28"/>
        </w:rPr>
        <w:t xml:space="preserve">Существующая трасса водопровода проходит по улицам </w:t>
      </w:r>
      <w:r>
        <w:rPr>
          <w:szCs w:val="28"/>
        </w:rPr>
        <w:t>Новая, Набережная, Советская, Школьная, Молодежная. Тупиковая сеть водопровода из полиэтиленовых труб диаметром 32-110 мм проложенных с 2008-2014г. протяженностью 4,45 км</w:t>
      </w:r>
      <w:r w:rsidRPr="00D657A5">
        <w:rPr>
          <w:szCs w:val="28"/>
        </w:rPr>
        <w:t>. На водопроводной сети расположены колодцы  диаметром 1500 мм</w:t>
      </w:r>
      <w:r>
        <w:rPr>
          <w:szCs w:val="28"/>
        </w:rPr>
        <w:t xml:space="preserve">, </w:t>
      </w:r>
      <w:r w:rsidRPr="00D657A5">
        <w:rPr>
          <w:szCs w:val="28"/>
        </w:rPr>
        <w:t xml:space="preserve"> Люки смотровых колодцев закрыты. На трубопроводе имеются хомуты,</w:t>
      </w:r>
      <w:r>
        <w:rPr>
          <w:szCs w:val="28"/>
        </w:rPr>
        <w:t xml:space="preserve"> соединительные муфты, бандажи.</w:t>
      </w:r>
    </w:p>
    <w:p w:rsidR="006714A6" w:rsidRPr="00285A05" w:rsidRDefault="006714A6" w:rsidP="00EE73DA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285A05">
        <w:rPr>
          <w:color w:val="000000"/>
          <w:szCs w:val="28"/>
        </w:rPr>
        <w:t>Надежность системы водоснабжения в населенном пункте характеризуется как удовлетворительная:</w:t>
      </w:r>
    </w:p>
    <w:p w:rsidR="006714A6" w:rsidRPr="00285A05" w:rsidRDefault="006714A6" w:rsidP="00EE73DA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285A05">
        <w:rPr>
          <w:color w:val="000000"/>
          <w:szCs w:val="28"/>
        </w:rPr>
        <w:t>-</w:t>
      </w:r>
      <w:r w:rsidRPr="00285A05">
        <w:rPr>
          <w:color w:val="FF0000"/>
          <w:szCs w:val="28"/>
        </w:rPr>
        <w:t xml:space="preserve"> </w:t>
      </w:r>
      <w:r w:rsidRPr="00285A05">
        <w:rPr>
          <w:color w:val="000000"/>
          <w:szCs w:val="28"/>
        </w:rPr>
        <w:t>водозаборная скважина – износ -10%;</w:t>
      </w:r>
    </w:p>
    <w:p w:rsidR="006714A6" w:rsidRPr="00285A05" w:rsidRDefault="006714A6" w:rsidP="00EE73DA">
      <w:pPr>
        <w:shd w:val="clear" w:color="auto" w:fill="FFFFFF"/>
        <w:ind w:firstLine="567"/>
        <w:contextualSpacing/>
        <w:rPr>
          <w:color w:val="000000"/>
          <w:szCs w:val="28"/>
        </w:rPr>
      </w:pPr>
      <w:r>
        <w:rPr>
          <w:color w:val="000000"/>
          <w:szCs w:val="28"/>
        </w:rPr>
        <w:t>- водонапорная башня - износ -5</w:t>
      </w:r>
      <w:r w:rsidRPr="00285A05">
        <w:rPr>
          <w:color w:val="000000"/>
          <w:szCs w:val="28"/>
        </w:rPr>
        <w:t>0%;</w:t>
      </w:r>
    </w:p>
    <w:p w:rsidR="006714A6" w:rsidRPr="00285A05" w:rsidRDefault="006714A6" w:rsidP="00EE73DA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285A05">
        <w:rPr>
          <w:color w:val="000000"/>
          <w:szCs w:val="28"/>
        </w:rPr>
        <w:t>- сеть водопровода, частично заменена на полиэтилен  – износ – 25%.</w:t>
      </w:r>
    </w:p>
    <w:p w:rsidR="006714A6" w:rsidRPr="00285A05" w:rsidRDefault="006714A6" w:rsidP="00EE73DA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285A05">
        <w:rPr>
          <w:color w:val="000000"/>
          <w:szCs w:val="28"/>
        </w:rPr>
        <w:t>Наружное пожаротушение населенного пункта  предусмотрено из пожарных гидрантов.</w:t>
      </w:r>
    </w:p>
    <w:p w:rsidR="006714A6" w:rsidRPr="00285A05" w:rsidRDefault="006714A6" w:rsidP="00EE73DA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285A05">
        <w:rPr>
          <w:color w:val="000000"/>
          <w:szCs w:val="28"/>
        </w:rPr>
        <w:t>Водопроводные очистные сооружения в населенном пункте  не предусмотрены.</w:t>
      </w:r>
    </w:p>
    <w:p w:rsidR="006714A6" w:rsidRPr="00285A05" w:rsidRDefault="006714A6" w:rsidP="00EE73DA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285A05">
        <w:rPr>
          <w:color w:val="000000"/>
          <w:szCs w:val="28"/>
        </w:rPr>
        <w:t xml:space="preserve">Характеристика скважин представлена в </w:t>
      </w:r>
      <w:r w:rsidRPr="00285A05">
        <w:rPr>
          <w:i/>
          <w:color w:val="000000"/>
          <w:szCs w:val="28"/>
        </w:rPr>
        <w:t>таблице 1-1</w:t>
      </w:r>
      <w:r w:rsidRPr="00285A05">
        <w:rPr>
          <w:color w:val="000000"/>
          <w:szCs w:val="28"/>
        </w:rPr>
        <w:t>.</w:t>
      </w:r>
    </w:p>
    <w:p w:rsidR="006714A6" w:rsidRPr="00285A05" w:rsidRDefault="006714A6" w:rsidP="004C0370">
      <w:pPr>
        <w:shd w:val="clear" w:color="auto" w:fill="FFFFFF"/>
        <w:ind w:firstLine="709"/>
        <w:contextualSpacing/>
        <w:jc w:val="right"/>
        <w:rPr>
          <w:i/>
          <w:color w:val="000000"/>
          <w:szCs w:val="28"/>
        </w:rPr>
      </w:pPr>
    </w:p>
    <w:p w:rsidR="006714A6" w:rsidRPr="00285A05" w:rsidRDefault="006714A6" w:rsidP="004C0370">
      <w:pPr>
        <w:shd w:val="clear" w:color="auto" w:fill="FFFFFF"/>
        <w:ind w:firstLine="709"/>
        <w:contextualSpacing/>
        <w:jc w:val="right"/>
        <w:rPr>
          <w:i/>
          <w:color w:val="000000"/>
          <w:szCs w:val="28"/>
        </w:rPr>
      </w:pPr>
      <w:r w:rsidRPr="00285A05">
        <w:rPr>
          <w:i/>
          <w:color w:val="000000"/>
          <w:szCs w:val="28"/>
        </w:rPr>
        <w:t>Таблица 1-1</w:t>
      </w:r>
    </w:p>
    <w:p w:rsidR="006714A6" w:rsidRPr="00285A05" w:rsidRDefault="006714A6" w:rsidP="004C0370">
      <w:pPr>
        <w:shd w:val="clear" w:color="auto" w:fill="FFFFFF"/>
        <w:ind w:firstLine="709"/>
        <w:contextualSpacing/>
        <w:jc w:val="center"/>
        <w:rPr>
          <w:i/>
          <w:color w:val="000000"/>
          <w:szCs w:val="28"/>
        </w:rPr>
      </w:pPr>
      <w:r w:rsidRPr="00285A05">
        <w:rPr>
          <w:i/>
          <w:color w:val="000000"/>
          <w:szCs w:val="28"/>
        </w:rPr>
        <w:t>Характеристика артезианских скважин</w:t>
      </w:r>
    </w:p>
    <w:tbl>
      <w:tblPr>
        <w:tblpPr w:leftFromText="180" w:rightFromText="180" w:vertAnchor="text" w:horzAnchor="margin" w:tblpXSpec="center" w:tblpY="14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843"/>
        <w:gridCol w:w="1985"/>
        <w:gridCol w:w="1593"/>
        <w:gridCol w:w="992"/>
        <w:gridCol w:w="1349"/>
        <w:gridCol w:w="1701"/>
      </w:tblGrid>
      <w:tr w:rsidR="006714A6" w:rsidRPr="004F1CC8" w:rsidTr="00AC7DAC">
        <w:tc>
          <w:tcPr>
            <w:tcW w:w="851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№ п./п.</w:t>
            </w:r>
          </w:p>
        </w:tc>
        <w:tc>
          <w:tcPr>
            <w:tcW w:w="1843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Место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 xml:space="preserve"> расположения</w:t>
            </w:r>
          </w:p>
        </w:tc>
        <w:tc>
          <w:tcPr>
            <w:tcW w:w="1593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Глубина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 xml:space="preserve">заложения, 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м</w:t>
            </w:r>
          </w:p>
        </w:tc>
        <w:tc>
          <w:tcPr>
            <w:tcW w:w="992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Год ввода</w:t>
            </w:r>
          </w:p>
        </w:tc>
        <w:tc>
          <w:tcPr>
            <w:tcW w:w="1349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 xml:space="preserve">Произво-дитель-ность, 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куб.м/час</w:t>
            </w:r>
          </w:p>
        </w:tc>
        <w:tc>
          <w:tcPr>
            <w:tcW w:w="1701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Обору-дование</w:t>
            </w:r>
          </w:p>
        </w:tc>
      </w:tr>
      <w:tr w:rsidR="006714A6" w:rsidRPr="004F1CC8" w:rsidTr="00AC7DAC">
        <w:tc>
          <w:tcPr>
            <w:tcW w:w="851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sz w:val="24"/>
              </w:rPr>
            </w:pPr>
            <w:r w:rsidRPr="00282131">
              <w:rPr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Скважина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 xml:space="preserve"> водозаборная 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с. Новобибеево ул. Новая</w:t>
            </w:r>
          </w:p>
          <w:p w:rsidR="006714A6" w:rsidRPr="00282131" w:rsidRDefault="006714A6" w:rsidP="004B79FF">
            <w:pPr>
              <w:pStyle w:val="S1"/>
              <w:ind w:firstLine="0"/>
              <w:jc w:val="center"/>
              <w:rPr>
                <w:color w:val="FF0000"/>
                <w:sz w:val="24"/>
              </w:rPr>
            </w:pPr>
          </w:p>
        </w:tc>
        <w:tc>
          <w:tcPr>
            <w:tcW w:w="1593" w:type="dxa"/>
            <w:vAlign w:val="center"/>
          </w:tcPr>
          <w:p w:rsidR="006714A6" w:rsidRPr="00282131" w:rsidRDefault="006714A6" w:rsidP="004F1CC8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70,00</w:t>
            </w:r>
          </w:p>
        </w:tc>
        <w:tc>
          <w:tcPr>
            <w:tcW w:w="992" w:type="dxa"/>
            <w:vAlign w:val="center"/>
          </w:tcPr>
          <w:p w:rsidR="006714A6" w:rsidRPr="00282131" w:rsidRDefault="006714A6" w:rsidP="00AC7DAC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2013 г</w:t>
            </w:r>
          </w:p>
        </w:tc>
        <w:tc>
          <w:tcPr>
            <w:tcW w:w="1349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6,00</w:t>
            </w:r>
          </w:p>
        </w:tc>
        <w:tc>
          <w:tcPr>
            <w:tcW w:w="1701" w:type="dxa"/>
            <w:vAlign w:val="center"/>
          </w:tcPr>
          <w:p w:rsidR="006714A6" w:rsidRPr="00282131" w:rsidRDefault="006714A6" w:rsidP="00AC7DAC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ЭЦВ 4-2,5-65</w:t>
            </w:r>
          </w:p>
        </w:tc>
      </w:tr>
      <w:tr w:rsidR="006714A6" w:rsidRPr="004C0370" w:rsidTr="00AC7DAC">
        <w:tc>
          <w:tcPr>
            <w:tcW w:w="851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sz w:val="24"/>
              </w:rPr>
            </w:pPr>
            <w:r w:rsidRPr="00282131">
              <w:rPr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Скважина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 xml:space="preserve"> водозаборная (резервная)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6714A6" w:rsidRPr="00282131" w:rsidRDefault="006714A6" w:rsidP="00285A05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с. Новобибеево  ул. Молодежная</w:t>
            </w:r>
          </w:p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593" w:type="dxa"/>
            <w:vAlign w:val="center"/>
          </w:tcPr>
          <w:p w:rsidR="006714A6" w:rsidRPr="00282131" w:rsidRDefault="006714A6" w:rsidP="00285A05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70,00</w:t>
            </w:r>
          </w:p>
        </w:tc>
        <w:tc>
          <w:tcPr>
            <w:tcW w:w="992" w:type="dxa"/>
            <w:vAlign w:val="center"/>
          </w:tcPr>
          <w:p w:rsidR="006714A6" w:rsidRPr="00282131" w:rsidRDefault="006714A6" w:rsidP="00AC7DAC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1996 г</w:t>
            </w:r>
          </w:p>
        </w:tc>
        <w:tc>
          <w:tcPr>
            <w:tcW w:w="1349" w:type="dxa"/>
            <w:vAlign w:val="center"/>
          </w:tcPr>
          <w:p w:rsidR="006714A6" w:rsidRPr="00282131" w:rsidRDefault="006714A6" w:rsidP="00CF437B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3,6</w:t>
            </w:r>
          </w:p>
        </w:tc>
        <w:tc>
          <w:tcPr>
            <w:tcW w:w="1701" w:type="dxa"/>
            <w:vAlign w:val="center"/>
          </w:tcPr>
          <w:p w:rsidR="006714A6" w:rsidRPr="00282131" w:rsidRDefault="006714A6" w:rsidP="004F1CC8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ЭЦВ 4-2,5-65</w:t>
            </w:r>
          </w:p>
        </w:tc>
      </w:tr>
    </w:tbl>
    <w:p w:rsidR="006714A6" w:rsidRDefault="006714A6" w:rsidP="00ED05FD">
      <w:pPr>
        <w:shd w:val="clear" w:color="auto" w:fill="FFFFFF"/>
        <w:ind w:firstLine="709"/>
        <w:contextualSpacing/>
        <w:rPr>
          <w:color w:val="000000"/>
          <w:szCs w:val="28"/>
          <w:highlight w:val="yellow"/>
        </w:rPr>
      </w:pPr>
    </w:p>
    <w:p w:rsidR="006714A6" w:rsidRPr="00ED05FD" w:rsidRDefault="006714A6" w:rsidP="00ED05FD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ED05FD">
        <w:rPr>
          <w:color w:val="000000"/>
          <w:szCs w:val="28"/>
        </w:rPr>
        <w:t xml:space="preserve">Так же для повышения надёжности работы сетей установлена водонапорная башня, смотри </w:t>
      </w:r>
      <w:r w:rsidRPr="00ED05FD">
        <w:rPr>
          <w:i/>
          <w:color w:val="000000"/>
          <w:szCs w:val="28"/>
        </w:rPr>
        <w:t>таблицу 1-2</w:t>
      </w:r>
      <w:r w:rsidRPr="00ED05FD">
        <w:rPr>
          <w:color w:val="000000"/>
          <w:szCs w:val="28"/>
        </w:rPr>
        <w:t>.</w:t>
      </w:r>
    </w:p>
    <w:p w:rsidR="006714A6" w:rsidRPr="00ED05FD" w:rsidRDefault="006714A6" w:rsidP="00ED05FD">
      <w:pPr>
        <w:shd w:val="clear" w:color="auto" w:fill="FFFFFF"/>
        <w:ind w:right="-142" w:firstLine="709"/>
        <w:contextualSpacing/>
        <w:rPr>
          <w:szCs w:val="28"/>
        </w:rPr>
      </w:pPr>
    </w:p>
    <w:p w:rsidR="006714A6" w:rsidRPr="00ED05FD" w:rsidRDefault="006714A6" w:rsidP="00ED05FD">
      <w:pPr>
        <w:pStyle w:val="S1"/>
        <w:jc w:val="right"/>
        <w:rPr>
          <w:i/>
        </w:rPr>
      </w:pPr>
      <w:r w:rsidRPr="00ED05FD">
        <w:rPr>
          <w:i/>
        </w:rPr>
        <w:t>Таблица 1-2</w:t>
      </w:r>
    </w:p>
    <w:p w:rsidR="006714A6" w:rsidRPr="00ED05FD" w:rsidRDefault="006714A6" w:rsidP="00ED05FD">
      <w:pPr>
        <w:pStyle w:val="S1"/>
        <w:jc w:val="center"/>
        <w:rPr>
          <w:i/>
        </w:rPr>
      </w:pPr>
      <w:r w:rsidRPr="00ED05FD">
        <w:rPr>
          <w:i/>
        </w:rPr>
        <w:t>Характеристика водонапорных башен</w:t>
      </w:r>
    </w:p>
    <w:tbl>
      <w:tblPr>
        <w:tblpPr w:leftFromText="180" w:rightFromText="180" w:vertAnchor="text" w:horzAnchor="margin" w:tblpXSpec="center" w:tblpY="30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3686"/>
        <w:gridCol w:w="3118"/>
        <w:gridCol w:w="2410"/>
      </w:tblGrid>
      <w:tr w:rsidR="006714A6" w:rsidRPr="00ED05FD" w:rsidTr="00E118F4">
        <w:tc>
          <w:tcPr>
            <w:tcW w:w="817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№ п./п.</w:t>
            </w:r>
          </w:p>
        </w:tc>
        <w:tc>
          <w:tcPr>
            <w:tcW w:w="3686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Наименование</w:t>
            </w:r>
          </w:p>
        </w:tc>
        <w:tc>
          <w:tcPr>
            <w:tcW w:w="3118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Объём,</w:t>
            </w:r>
          </w:p>
          <w:p w:rsidR="006714A6" w:rsidRPr="00282131" w:rsidRDefault="006714A6" w:rsidP="00ED05FD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 xml:space="preserve"> куб.м</w:t>
            </w:r>
          </w:p>
        </w:tc>
        <w:tc>
          <w:tcPr>
            <w:tcW w:w="2410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>Год ввода в</w:t>
            </w:r>
          </w:p>
          <w:p w:rsidR="006714A6" w:rsidRPr="00282131" w:rsidRDefault="006714A6" w:rsidP="00ED05FD">
            <w:pPr>
              <w:pStyle w:val="S1"/>
              <w:ind w:firstLine="0"/>
              <w:jc w:val="center"/>
              <w:rPr>
                <w:b/>
                <w:sz w:val="24"/>
              </w:rPr>
            </w:pPr>
            <w:r w:rsidRPr="00282131">
              <w:rPr>
                <w:b/>
                <w:sz w:val="24"/>
              </w:rPr>
              <w:t xml:space="preserve"> эксплуатацию, г.</w:t>
            </w:r>
          </w:p>
        </w:tc>
      </w:tr>
      <w:tr w:rsidR="006714A6" w:rsidRPr="00ED05FD" w:rsidTr="00E118F4">
        <w:trPr>
          <w:trHeight w:val="151"/>
        </w:trPr>
        <w:tc>
          <w:tcPr>
            <w:tcW w:w="817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sz w:val="24"/>
              </w:rPr>
            </w:pPr>
            <w:r w:rsidRPr="00282131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 xml:space="preserve">Водонапорная башня </w:t>
            </w:r>
          </w:p>
        </w:tc>
        <w:tc>
          <w:tcPr>
            <w:tcW w:w="3118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50,00</w:t>
            </w:r>
          </w:p>
        </w:tc>
        <w:tc>
          <w:tcPr>
            <w:tcW w:w="2410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1982 г</w:t>
            </w:r>
          </w:p>
        </w:tc>
      </w:tr>
      <w:tr w:rsidR="006714A6" w:rsidRPr="004C0370" w:rsidTr="00E118F4">
        <w:trPr>
          <w:trHeight w:val="117"/>
        </w:trPr>
        <w:tc>
          <w:tcPr>
            <w:tcW w:w="817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sz w:val="24"/>
              </w:rPr>
            </w:pPr>
            <w:r w:rsidRPr="00282131">
              <w:rPr>
                <w:sz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 xml:space="preserve">Водонапорная башня </w:t>
            </w:r>
          </w:p>
        </w:tc>
        <w:tc>
          <w:tcPr>
            <w:tcW w:w="3118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50,00</w:t>
            </w:r>
          </w:p>
        </w:tc>
        <w:tc>
          <w:tcPr>
            <w:tcW w:w="2410" w:type="dxa"/>
            <w:vAlign w:val="center"/>
          </w:tcPr>
          <w:p w:rsidR="006714A6" w:rsidRPr="00282131" w:rsidRDefault="006714A6" w:rsidP="00ED05FD">
            <w:pPr>
              <w:pStyle w:val="S1"/>
              <w:ind w:firstLine="0"/>
              <w:jc w:val="center"/>
              <w:rPr>
                <w:color w:val="000000"/>
                <w:sz w:val="24"/>
              </w:rPr>
            </w:pPr>
            <w:r w:rsidRPr="00282131">
              <w:rPr>
                <w:color w:val="000000"/>
                <w:sz w:val="24"/>
              </w:rPr>
              <w:t>1996 г</w:t>
            </w:r>
          </w:p>
        </w:tc>
      </w:tr>
    </w:tbl>
    <w:p w:rsidR="006714A6" w:rsidRPr="004C0370" w:rsidRDefault="006714A6" w:rsidP="004C0370">
      <w:pPr>
        <w:shd w:val="clear" w:color="auto" w:fill="FFFFFF"/>
        <w:ind w:right="-142"/>
        <w:contextualSpacing/>
        <w:rPr>
          <w:color w:val="FF0000"/>
          <w:szCs w:val="28"/>
          <w:highlight w:val="yellow"/>
        </w:rPr>
      </w:pPr>
    </w:p>
    <w:p w:rsidR="006714A6" w:rsidRPr="001261A2" w:rsidRDefault="006714A6" w:rsidP="004C0370">
      <w:pPr>
        <w:shd w:val="clear" w:color="auto" w:fill="FFFFFF"/>
        <w:ind w:firstLine="709"/>
        <w:contextualSpacing/>
        <w:rPr>
          <w:color w:val="000000"/>
          <w:szCs w:val="28"/>
        </w:rPr>
      </w:pPr>
      <w:r w:rsidRPr="001261A2">
        <w:rPr>
          <w:color w:val="000000"/>
          <w:szCs w:val="28"/>
        </w:rPr>
        <w:t>Экспертным заключением по результатам лабораторных исследований установлено, что микробиологические показатели питьевой воды соответствуют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6714A6" w:rsidRPr="001261A2" w:rsidRDefault="006714A6" w:rsidP="004C0370">
      <w:pPr>
        <w:shd w:val="clear" w:color="auto" w:fill="FFFFFF"/>
        <w:ind w:firstLine="709"/>
        <w:contextualSpacing/>
        <w:rPr>
          <w:color w:val="000000"/>
          <w:szCs w:val="28"/>
        </w:rPr>
      </w:pPr>
      <w:r w:rsidRPr="001261A2">
        <w:rPr>
          <w:color w:val="000000"/>
          <w:szCs w:val="28"/>
        </w:rPr>
        <w:t>По санитарно – химическим показателям пробы воды соответствуют СанПиН 2.1.4.1074-01, качество воды без цвета и запаха.</w:t>
      </w:r>
    </w:p>
    <w:p w:rsidR="006714A6" w:rsidRPr="001261A2" w:rsidRDefault="006714A6" w:rsidP="004C0370">
      <w:pPr>
        <w:shd w:val="clear" w:color="auto" w:fill="FFFFFF"/>
        <w:ind w:firstLine="709"/>
        <w:contextualSpacing/>
        <w:rPr>
          <w:color w:val="000000"/>
          <w:szCs w:val="28"/>
        </w:rPr>
      </w:pPr>
      <w:r w:rsidRPr="001261A2">
        <w:rPr>
          <w:color w:val="000000"/>
          <w:szCs w:val="28"/>
        </w:rPr>
        <w:t>На территории населенного пункта  предусмотрены зоны санитарной охраны водозаборных сооружений.</w:t>
      </w:r>
    </w:p>
    <w:p w:rsidR="006714A6" w:rsidRPr="001261A2" w:rsidRDefault="006714A6" w:rsidP="004C0370">
      <w:pPr>
        <w:ind w:firstLine="709"/>
        <w:rPr>
          <w:szCs w:val="28"/>
        </w:rPr>
      </w:pPr>
      <w:r w:rsidRPr="001261A2">
        <w:rPr>
          <w:szCs w:val="28"/>
        </w:rPr>
        <w:t xml:space="preserve">Первый пояс (строгого режима) зоны санитарной охраны включает территорию расположения водозабора. Назначение первого пояса – защита места водозабора и прочих сооружений от случайного или умышленного загрязнения и повреждения. </w:t>
      </w:r>
    </w:p>
    <w:p w:rsidR="006714A6" w:rsidRPr="001261A2" w:rsidRDefault="006714A6" w:rsidP="004C0370">
      <w:pPr>
        <w:ind w:firstLine="709"/>
        <w:rPr>
          <w:szCs w:val="28"/>
        </w:rPr>
      </w:pPr>
      <w:r w:rsidRPr="001261A2">
        <w:rPr>
          <w:szCs w:val="28"/>
        </w:rPr>
        <w:t xml:space="preserve">Границы второго пояса зоны подземного источника водоснабжения устанавливаются расчетом, учитывающим время продвижения микробного загрязнения воды до водозабора, принимаемое в зависимости от климатических районов и защищенности подземных вод от 100 до 400 сут.                </w:t>
      </w:r>
    </w:p>
    <w:p w:rsidR="006714A6" w:rsidRPr="001261A2" w:rsidRDefault="006714A6" w:rsidP="004C0370">
      <w:pPr>
        <w:ind w:firstLine="709"/>
        <w:rPr>
          <w:szCs w:val="28"/>
        </w:rPr>
      </w:pPr>
      <w:r w:rsidRPr="001261A2">
        <w:rPr>
          <w:szCs w:val="28"/>
        </w:rPr>
        <w:t>Граница третьего пояса зоны подземного источника водоснабжения определяется расчетом, учитывающим время продвижения химического загрязнения воды до водозабора, которое должно быть больше принятой продолжительности эксплуатации водозабора, но не менее 25 лет.</w:t>
      </w:r>
    </w:p>
    <w:p w:rsidR="006714A6" w:rsidRPr="001261A2" w:rsidRDefault="006714A6" w:rsidP="004C0370">
      <w:pPr>
        <w:shd w:val="clear" w:color="auto" w:fill="FFFFFF"/>
        <w:ind w:firstLine="709"/>
        <w:contextualSpacing/>
        <w:rPr>
          <w:color w:val="000000"/>
          <w:szCs w:val="28"/>
        </w:rPr>
      </w:pPr>
      <w:r w:rsidRPr="001261A2">
        <w:rPr>
          <w:color w:val="000000"/>
          <w:szCs w:val="28"/>
        </w:rPr>
        <w:t>В системе водоснабжения данного населенного пункта  имеются следующие проблемы:</w:t>
      </w:r>
    </w:p>
    <w:p w:rsidR="006714A6" w:rsidRPr="001261A2" w:rsidRDefault="006714A6" w:rsidP="008A4FFF">
      <w:pPr>
        <w:numPr>
          <w:ilvl w:val="0"/>
          <w:numId w:val="12"/>
        </w:numPr>
        <w:shd w:val="clear" w:color="auto" w:fill="FFFFFF"/>
        <w:snapToGrid/>
        <w:ind w:left="0" w:firstLine="709"/>
        <w:contextualSpacing/>
        <w:rPr>
          <w:szCs w:val="28"/>
        </w:rPr>
      </w:pPr>
      <w:r w:rsidRPr="001261A2">
        <w:rPr>
          <w:szCs w:val="28"/>
        </w:rPr>
        <w:t>отсутствие регулирующей и низкое качество запорной арматуры;</w:t>
      </w:r>
    </w:p>
    <w:p w:rsidR="006714A6" w:rsidRPr="001261A2" w:rsidRDefault="006714A6" w:rsidP="008A4FFF">
      <w:pPr>
        <w:numPr>
          <w:ilvl w:val="0"/>
          <w:numId w:val="12"/>
        </w:numPr>
        <w:shd w:val="clear" w:color="auto" w:fill="FFFFFF"/>
        <w:snapToGrid/>
        <w:ind w:left="0" w:firstLine="709"/>
        <w:contextualSpacing/>
        <w:rPr>
          <w:szCs w:val="28"/>
        </w:rPr>
      </w:pPr>
      <w:r w:rsidRPr="001261A2">
        <w:rPr>
          <w:szCs w:val="28"/>
        </w:rPr>
        <w:t>частичное отсутствие приборов учёта водопотребления.</w:t>
      </w:r>
    </w:p>
    <w:p w:rsidR="006714A6" w:rsidRPr="008E7F4E" w:rsidRDefault="006714A6" w:rsidP="00B265EC">
      <w:pPr>
        <w:ind w:firstLine="851"/>
        <w:rPr>
          <w:szCs w:val="28"/>
        </w:rPr>
      </w:pPr>
    </w:p>
    <w:p w:rsidR="006714A6" w:rsidRPr="008E7F4E" w:rsidRDefault="006714A6" w:rsidP="00052D7B">
      <w:pPr>
        <w:pStyle w:val="Heading2"/>
      </w:pPr>
      <w:bookmarkStart w:id="12" w:name="_Toc391384228"/>
      <w:bookmarkStart w:id="13" w:name="_Toc442712996"/>
      <w:r w:rsidRPr="008E7F4E">
        <w:t>д)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грунтов;</w:t>
      </w:r>
      <w:bookmarkEnd w:id="12"/>
      <w:bookmarkEnd w:id="13"/>
    </w:p>
    <w:p w:rsidR="006714A6" w:rsidRPr="008E7F4E" w:rsidRDefault="006714A6" w:rsidP="00B265EC">
      <w:pPr>
        <w:ind w:firstLine="567"/>
      </w:pPr>
      <w:r w:rsidRPr="008E7F4E">
        <w:t>Территория Новосибирской области не является территорией распространения вечномерзлых грунтов.</w:t>
      </w:r>
    </w:p>
    <w:p w:rsidR="006714A6" w:rsidRPr="008E7F4E" w:rsidRDefault="006714A6" w:rsidP="00B265EC">
      <w:pPr>
        <w:ind w:firstLine="567"/>
      </w:pPr>
    </w:p>
    <w:p w:rsidR="006714A6" w:rsidRPr="008E7F4E" w:rsidRDefault="006714A6" w:rsidP="00052D7B">
      <w:pPr>
        <w:pStyle w:val="Heading2"/>
      </w:pPr>
      <w:bookmarkStart w:id="14" w:name="_Toc391384229"/>
      <w:bookmarkStart w:id="15" w:name="_Toc442712997"/>
      <w:r w:rsidRPr="008E7F4E">
        <w:t>е) 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объекты).</w:t>
      </w:r>
      <w:bookmarkEnd w:id="14"/>
      <w:bookmarkEnd w:id="15"/>
    </w:p>
    <w:p w:rsidR="006714A6" w:rsidRPr="00AA5577" w:rsidRDefault="006714A6" w:rsidP="004C0370">
      <w:pPr>
        <w:ind w:firstLine="567"/>
        <w:rPr>
          <w:szCs w:val="28"/>
        </w:rPr>
      </w:pPr>
      <w:bookmarkStart w:id="16" w:name="_Toc391384230"/>
      <w:r w:rsidRPr="00FA70A5">
        <w:rPr>
          <w:szCs w:val="28"/>
        </w:rPr>
        <w:t xml:space="preserve">В настоящее время ресурсоснабжающей организацией в сфере хозяйственно-питьевого водоснабжения </w:t>
      </w:r>
      <w:r>
        <w:rPr>
          <w:szCs w:val="28"/>
        </w:rPr>
        <w:t>с. Новобибеево</w:t>
      </w:r>
      <w:r w:rsidRPr="00FA70A5">
        <w:rPr>
          <w:szCs w:val="28"/>
        </w:rPr>
        <w:t xml:space="preserve">  является </w:t>
      </w:r>
      <w:r w:rsidRPr="003C297D">
        <w:rPr>
          <w:szCs w:val="28"/>
        </w:rPr>
        <w:t xml:space="preserve">МУП </w:t>
      </w:r>
      <w:r>
        <w:rPr>
          <w:szCs w:val="28"/>
        </w:rPr>
        <w:t xml:space="preserve"> </w:t>
      </w:r>
      <w:r w:rsidRPr="003C297D">
        <w:rPr>
          <w:szCs w:val="28"/>
        </w:rPr>
        <w:t>«</w:t>
      </w:r>
      <w:r>
        <w:rPr>
          <w:szCs w:val="28"/>
        </w:rPr>
        <w:t>Уют</w:t>
      </w:r>
      <w:r w:rsidRPr="003C297D">
        <w:rPr>
          <w:szCs w:val="28"/>
        </w:rPr>
        <w:t>».</w:t>
      </w:r>
    </w:p>
    <w:p w:rsidR="006714A6" w:rsidRPr="00195099" w:rsidRDefault="006714A6" w:rsidP="008A4FFF">
      <w:pPr>
        <w:pStyle w:val="Heading1"/>
        <w:keepLines/>
        <w:numPr>
          <w:ilvl w:val="0"/>
          <w:numId w:val="10"/>
        </w:numPr>
        <w:spacing w:before="480" w:after="0"/>
        <w:ind w:left="1134" w:hanging="283"/>
        <w:rPr>
          <w:rFonts w:ascii="Times New Roman" w:hAnsi="Times New Roman"/>
          <w:sz w:val="28"/>
          <w:szCs w:val="28"/>
        </w:rPr>
      </w:pPr>
      <w:bookmarkStart w:id="17" w:name="_Toc442712998"/>
      <w:r w:rsidRPr="00195099">
        <w:rPr>
          <w:rFonts w:ascii="Times New Roman" w:hAnsi="Times New Roman"/>
          <w:sz w:val="28"/>
          <w:szCs w:val="28"/>
        </w:rPr>
        <w:t>Раздел "Направления развития централизованных систем водоснабжения"</w:t>
      </w:r>
      <w:bookmarkEnd w:id="16"/>
      <w:bookmarkEnd w:id="17"/>
    </w:p>
    <w:p w:rsidR="006714A6" w:rsidRPr="008E7F4E" w:rsidRDefault="006714A6" w:rsidP="00D76B07"/>
    <w:p w:rsidR="006714A6" w:rsidRPr="008E7F4E" w:rsidRDefault="006714A6" w:rsidP="00052D7B">
      <w:pPr>
        <w:pStyle w:val="Heading2"/>
      </w:pPr>
      <w:bookmarkStart w:id="18" w:name="_Toc391384231"/>
      <w:bookmarkStart w:id="19" w:name="_Toc442712999"/>
      <w:r w:rsidRPr="008E7F4E">
        <w:t>а) основные направления, принципы, задачи и целевые показатели развития централизованных систем водоснабжения;</w:t>
      </w:r>
      <w:bookmarkEnd w:id="18"/>
      <w:bookmarkEnd w:id="19"/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В целях обеспечения всех потребителей водой в необходимом количестве и необходимого качества: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 xml:space="preserve">- обновление основного оборудования объектов и сетей централизованной системы водоснабжения </w:t>
      </w:r>
      <w:r w:rsidRPr="00AA5577">
        <w:rPr>
          <w:color w:val="000000"/>
          <w:szCs w:val="28"/>
        </w:rPr>
        <w:t>населенного пункта</w:t>
      </w:r>
      <w:r w:rsidRPr="00AA5577">
        <w:rPr>
          <w:szCs w:val="28"/>
        </w:rPr>
        <w:t>.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 xml:space="preserve">Принципами развития централизованной системы водоснабжения </w:t>
      </w:r>
      <w:r w:rsidRPr="00AA5577">
        <w:rPr>
          <w:color w:val="000000"/>
          <w:szCs w:val="28"/>
        </w:rPr>
        <w:t xml:space="preserve">населенного пункта  </w:t>
      </w:r>
      <w:r w:rsidRPr="00AA5577">
        <w:rPr>
          <w:szCs w:val="28"/>
        </w:rPr>
        <w:t>являются: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- постоянное улучшение качества предоставления услуг водоснабжения потребителями (абонентами);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- удовлетворение потребности в обеспечении услугой водоснабжения новых объектов капитального строительства;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- постоянное совершенствование схемы водоснабжения на основе последовательного планирования развития системы водоснабжения.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Основными задачами является: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- привлечение инвестиций в модернизацию и техническое перевооружение объектов водоснабжения, повышения степени благоустройства зданий;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- повышение эффективности управления объектами коммунальной инфраструктуры, снижение себестоимости жилищно – коммунальных услуг;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- переход на более эффективные технологии водоподготовки при производстве питьевой воды на водопроводных станциях;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 xml:space="preserve">- </w:t>
      </w:r>
      <w:r w:rsidRPr="006905B8">
        <w:rPr>
          <w:szCs w:val="28"/>
        </w:rPr>
        <w:t>замена запорной арматуры;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- реконструкция водопроводных сетей с устройством отдельных водопроводных вводов с целью обеспечения требований по установке приборов учета воды на каждом объекте;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- внедрение систем измерений с целью повышения качества предоставления услуг водоснабжения, а так же обеспечение энергоэффективности функционирования системы;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 xml:space="preserve">- строительство сетей и сооружений для водоснабжения территорий не имеющих централизованного водоснабжения с целью обеспечения доступности услуг водоснабжения для всех жителей </w:t>
      </w:r>
      <w:r w:rsidRPr="00AA5577">
        <w:rPr>
          <w:color w:val="000000"/>
          <w:szCs w:val="28"/>
        </w:rPr>
        <w:t>населенного пункта</w:t>
      </w:r>
      <w:r w:rsidRPr="00AA5577">
        <w:rPr>
          <w:szCs w:val="28"/>
        </w:rPr>
        <w:t>.</w:t>
      </w:r>
    </w:p>
    <w:p w:rsidR="006714A6" w:rsidRPr="00AA5577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>К целевым показателям развития централизованных систем водоснабжения относятся:</w:t>
      </w:r>
    </w:p>
    <w:p w:rsidR="006714A6" w:rsidRPr="00AA5577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AA5577">
        <w:rPr>
          <w:szCs w:val="28"/>
        </w:rPr>
        <w:t>показатели качества питьевой воды</w:t>
      </w:r>
      <w:r w:rsidRPr="00AA5577">
        <w:rPr>
          <w:szCs w:val="28"/>
          <w:lang w:val="en-US"/>
        </w:rPr>
        <w:t>;</w:t>
      </w:r>
    </w:p>
    <w:p w:rsidR="006714A6" w:rsidRPr="00AA5577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AA5577">
        <w:rPr>
          <w:szCs w:val="28"/>
        </w:rPr>
        <w:t>показатели надежности и бесперебойности водоснабжения;</w:t>
      </w:r>
    </w:p>
    <w:p w:rsidR="006714A6" w:rsidRPr="00AA5577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AA5577">
        <w:rPr>
          <w:szCs w:val="28"/>
        </w:rPr>
        <w:t>показатели качества обслуживания абонентов;</w:t>
      </w:r>
      <w:r w:rsidRPr="00AA5577">
        <w:rPr>
          <w:i/>
          <w:color w:val="000000"/>
          <w:szCs w:val="28"/>
        </w:rPr>
        <w:t xml:space="preserve">  </w:t>
      </w:r>
    </w:p>
    <w:p w:rsidR="006714A6" w:rsidRPr="00AA5577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AA5577">
        <w:rPr>
          <w:szCs w:val="28"/>
        </w:rPr>
        <w:t>показатели эффективности использования ресурсов, в том числе сокращения потерь воды при транспортировке;</w:t>
      </w:r>
    </w:p>
    <w:p w:rsidR="006714A6" w:rsidRPr="00AA5577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AA5577">
        <w:rPr>
          <w:szCs w:val="28"/>
        </w:rPr>
        <w:t>соотношение цены реализации мероприятий инвестиционной программы и их эффективности – улучшения качества воды;</w:t>
      </w:r>
    </w:p>
    <w:p w:rsidR="006714A6" w:rsidRPr="00AA5577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AA5577">
        <w:rPr>
          <w:szCs w:val="28"/>
        </w:rPr>
        <w:t xml:space="preserve">иные показатели, установленные федеральным органом исполнительной власти, осуществляющих функции по выработке государственной политики и нормативной правовому регулированию в сфере жилищно - коммунального хозяйства.  </w:t>
      </w:r>
    </w:p>
    <w:p w:rsidR="006714A6" w:rsidRPr="008E7F4E" w:rsidRDefault="006714A6" w:rsidP="00B87184">
      <w:pPr>
        <w:ind w:firstLine="851"/>
        <w:rPr>
          <w:szCs w:val="28"/>
        </w:rPr>
      </w:pPr>
    </w:p>
    <w:p w:rsidR="006714A6" w:rsidRDefault="006714A6" w:rsidP="00052D7B">
      <w:pPr>
        <w:pStyle w:val="Heading2"/>
      </w:pPr>
      <w:bookmarkStart w:id="20" w:name="_Toc391384232"/>
      <w:bookmarkStart w:id="21" w:name="_Toc442713000"/>
      <w:r w:rsidRPr="008E7F4E">
        <w:t>б) различные сценарии развития централизованных систем водоснабжения в зависимости от различны</w:t>
      </w:r>
      <w:r>
        <w:t>х сценариев развития поселений</w:t>
      </w:r>
      <w:r w:rsidRPr="008E7F4E">
        <w:t>.</w:t>
      </w:r>
      <w:bookmarkEnd w:id="20"/>
      <w:bookmarkEnd w:id="21"/>
    </w:p>
    <w:p w:rsidR="006714A6" w:rsidRDefault="006714A6" w:rsidP="00EE73DA">
      <w:pPr>
        <w:shd w:val="clear" w:color="auto" w:fill="FFFFFF"/>
        <w:ind w:firstLine="567"/>
        <w:contextualSpacing/>
        <w:rPr>
          <w:szCs w:val="28"/>
        </w:rPr>
      </w:pPr>
      <w:r w:rsidRPr="00540FC6">
        <w:rPr>
          <w:szCs w:val="28"/>
        </w:rPr>
        <w:t xml:space="preserve">Каким бы ни был сценарий развития </w:t>
      </w:r>
      <w:r>
        <w:rPr>
          <w:szCs w:val="28"/>
        </w:rPr>
        <w:t>села</w:t>
      </w:r>
      <w:r w:rsidRPr="00540FC6">
        <w:rPr>
          <w:szCs w:val="28"/>
        </w:rPr>
        <w:t xml:space="preserve"> в ближайшие годы, проведение мероприятий по реконструкции и модернизации основных водоводов позволит </w:t>
      </w:r>
      <w:r>
        <w:rPr>
          <w:szCs w:val="28"/>
        </w:rPr>
        <w:t xml:space="preserve">МУП </w:t>
      </w:r>
      <w:r w:rsidRPr="003C297D">
        <w:rPr>
          <w:szCs w:val="28"/>
        </w:rPr>
        <w:t>«</w:t>
      </w:r>
      <w:r>
        <w:rPr>
          <w:szCs w:val="28"/>
        </w:rPr>
        <w:t>Уют</w:t>
      </w:r>
      <w:r w:rsidRPr="003C297D">
        <w:rPr>
          <w:szCs w:val="28"/>
        </w:rPr>
        <w:t>»</w:t>
      </w:r>
      <w:r>
        <w:rPr>
          <w:szCs w:val="28"/>
        </w:rPr>
        <w:t xml:space="preserve"> </w:t>
      </w:r>
      <w:r w:rsidRPr="006905B8">
        <w:rPr>
          <w:szCs w:val="28"/>
        </w:rPr>
        <w:t xml:space="preserve"> </w:t>
      </w:r>
      <w:r w:rsidRPr="00540FC6">
        <w:rPr>
          <w:szCs w:val="28"/>
        </w:rPr>
        <w:t>в полном объ</w:t>
      </w:r>
      <w:r w:rsidRPr="00540FC6">
        <w:rPr>
          <w:rFonts w:ascii="Tahoma" w:hAnsi="Tahoma" w:cs="Tahoma"/>
          <w:szCs w:val="28"/>
        </w:rPr>
        <w:t>ѐ</w:t>
      </w:r>
      <w:r w:rsidRPr="00540FC6">
        <w:rPr>
          <w:szCs w:val="28"/>
        </w:rPr>
        <w:t>ме обеспечить необходимый резерв мощностей инженерно – технического обеспечения для развития объектов капитального строительств</w:t>
      </w:r>
      <w:r>
        <w:rPr>
          <w:szCs w:val="28"/>
        </w:rPr>
        <w:t>а и подключение новых абонентов.</w:t>
      </w:r>
    </w:p>
    <w:p w:rsidR="006714A6" w:rsidRPr="00195099" w:rsidRDefault="006714A6" w:rsidP="008A4FFF">
      <w:pPr>
        <w:pStyle w:val="Heading1"/>
        <w:keepLines/>
        <w:numPr>
          <w:ilvl w:val="0"/>
          <w:numId w:val="10"/>
        </w:numPr>
        <w:spacing w:before="480" w:after="0"/>
        <w:ind w:left="1134" w:hanging="283"/>
        <w:rPr>
          <w:rFonts w:ascii="Times New Roman" w:hAnsi="Times New Roman"/>
          <w:sz w:val="28"/>
          <w:szCs w:val="28"/>
        </w:rPr>
      </w:pPr>
      <w:bookmarkStart w:id="22" w:name="_Toc391384233"/>
      <w:bookmarkStart w:id="23" w:name="_Toc442713001"/>
      <w:r w:rsidRPr="00195099">
        <w:rPr>
          <w:rFonts w:ascii="Times New Roman" w:hAnsi="Times New Roman"/>
          <w:sz w:val="28"/>
          <w:szCs w:val="28"/>
        </w:rPr>
        <w:t>Раздел "Бала</w:t>
      </w:r>
      <w:r>
        <w:rPr>
          <w:rFonts w:ascii="Times New Roman" w:hAnsi="Times New Roman"/>
          <w:sz w:val="28"/>
          <w:szCs w:val="28"/>
        </w:rPr>
        <w:t>нс водоснабжения и потребления</w:t>
      </w:r>
      <w:r w:rsidRPr="00195099">
        <w:rPr>
          <w:rFonts w:ascii="Times New Roman" w:hAnsi="Times New Roman"/>
          <w:sz w:val="28"/>
          <w:szCs w:val="28"/>
        </w:rPr>
        <w:t xml:space="preserve"> питьевой, технической воды"</w:t>
      </w:r>
      <w:bookmarkEnd w:id="22"/>
      <w:bookmarkEnd w:id="23"/>
    </w:p>
    <w:p w:rsidR="006714A6" w:rsidRPr="008E7F4E" w:rsidRDefault="006714A6" w:rsidP="00B87184">
      <w:pPr>
        <w:ind w:firstLine="851"/>
        <w:rPr>
          <w:szCs w:val="28"/>
        </w:rPr>
      </w:pPr>
    </w:p>
    <w:p w:rsidR="006714A6" w:rsidRPr="008E7F4E" w:rsidRDefault="006714A6" w:rsidP="00052D7B">
      <w:pPr>
        <w:pStyle w:val="Heading2"/>
      </w:pPr>
      <w:bookmarkStart w:id="24" w:name="_Toc391384234"/>
      <w:bookmarkStart w:id="25" w:name="_Toc442713002"/>
      <w:r w:rsidRPr="008E7F4E">
        <w:t>а) общий баланс подачи и реализации воды, включая анализ и оценку структурных составляющих потерь питьевой, технической воды при ее производстве и транспортировке;</w:t>
      </w:r>
      <w:bookmarkEnd w:id="24"/>
      <w:bookmarkEnd w:id="25"/>
    </w:p>
    <w:p w:rsidR="006714A6" w:rsidRPr="00AA5577" w:rsidRDefault="006714A6" w:rsidP="00821F12">
      <w:pPr>
        <w:shd w:val="clear" w:color="auto" w:fill="FFFFFF"/>
        <w:ind w:firstLine="567"/>
        <w:contextualSpacing/>
        <w:rPr>
          <w:szCs w:val="28"/>
        </w:rPr>
      </w:pPr>
      <w:bookmarkStart w:id="26" w:name="_Toc377946213"/>
      <w:bookmarkStart w:id="27" w:name="_Toc379235626"/>
      <w:r w:rsidRPr="00AA5577">
        <w:rPr>
          <w:szCs w:val="28"/>
        </w:rPr>
        <w:t>Нормы удельного водопотребления соответствуют требованиям СНиП 2.04.01-85 «Внутренний водопровод и канализация зданий» и СП 31.13330.2012 «Водоснабжение. Наружные сети и сооружения».</w:t>
      </w:r>
    </w:p>
    <w:p w:rsidR="006714A6" w:rsidRDefault="006714A6" w:rsidP="00821F12">
      <w:pPr>
        <w:ind w:firstLine="567"/>
        <w:rPr>
          <w:szCs w:val="28"/>
        </w:rPr>
      </w:pPr>
      <w:r w:rsidRPr="00D46878">
        <w:rPr>
          <w:szCs w:val="28"/>
        </w:rPr>
        <w:t>Система коммерческого приборного учёта водопотребления на скважинах  в данном населенном пункте  отсутствует</w:t>
      </w:r>
      <w:r>
        <w:rPr>
          <w:szCs w:val="28"/>
        </w:rPr>
        <w:t>, у населения установлено 24 индивидуальных приборов учета воды.</w:t>
      </w:r>
    </w:p>
    <w:p w:rsidR="006714A6" w:rsidRPr="00A26F01" w:rsidRDefault="006714A6" w:rsidP="00223B61">
      <w:pPr>
        <w:shd w:val="clear" w:color="auto" w:fill="FFFFFF"/>
        <w:ind w:firstLine="567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Общее количество жителей на данный момент составляет </w:t>
      </w:r>
      <w:r w:rsidRPr="006905B8">
        <w:rPr>
          <w:color w:val="000000"/>
          <w:szCs w:val="28"/>
        </w:rPr>
        <w:t xml:space="preserve">– </w:t>
      </w:r>
      <w:r>
        <w:rPr>
          <w:color w:val="000000"/>
          <w:szCs w:val="28"/>
        </w:rPr>
        <w:t>527</w:t>
      </w:r>
      <w:r w:rsidRPr="006905B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человека.</w:t>
      </w:r>
    </w:p>
    <w:p w:rsidR="006714A6" w:rsidRPr="00A26F01" w:rsidRDefault="006714A6" w:rsidP="00223B61">
      <w:pPr>
        <w:shd w:val="clear" w:color="auto" w:fill="FFFFFF"/>
        <w:ind w:firstLine="567"/>
        <w:contextualSpacing/>
        <w:rPr>
          <w:color w:val="000000"/>
          <w:szCs w:val="28"/>
        </w:rPr>
      </w:pPr>
      <w:r>
        <w:rPr>
          <w:color w:val="000000"/>
          <w:szCs w:val="28"/>
        </w:rPr>
        <w:t>Наружное противопожарное водоснабжение принято 10</w:t>
      </w:r>
      <w:r w:rsidRPr="005A6784">
        <w:rPr>
          <w:color w:val="000000"/>
          <w:szCs w:val="28"/>
        </w:rPr>
        <w:t>,00</w:t>
      </w:r>
      <w:r>
        <w:rPr>
          <w:color w:val="000000"/>
          <w:szCs w:val="28"/>
        </w:rPr>
        <w:t xml:space="preserve"> л/сек, согласно СНиП 2.04.02-84 п. 2.14.</w:t>
      </w:r>
    </w:p>
    <w:p w:rsidR="006714A6" w:rsidRDefault="006714A6" w:rsidP="00223B61">
      <w:pPr>
        <w:shd w:val="clear" w:color="auto" w:fill="FFFFFF"/>
        <w:ind w:firstLine="567"/>
        <w:contextualSpacing/>
        <w:rPr>
          <w:szCs w:val="28"/>
        </w:rPr>
      </w:pPr>
      <w:r w:rsidRPr="00AA5577">
        <w:rPr>
          <w:szCs w:val="28"/>
        </w:rPr>
        <w:t xml:space="preserve">Общие балансы подачи и реализации воды представлены в </w:t>
      </w:r>
      <w:r w:rsidRPr="0081587C">
        <w:rPr>
          <w:i/>
          <w:szCs w:val="28"/>
        </w:rPr>
        <w:t>таблице 3-1</w:t>
      </w:r>
      <w:r w:rsidRPr="00AA5577">
        <w:rPr>
          <w:szCs w:val="28"/>
        </w:rPr>
        <w:t>.</w:t>
      </w:r>
    </w:p>
    <w:p w:rsidR="006714A6" w:rsidRPr="00AA5577" w:rsidRDefault="006714A6" w:rsidP="00223B61">
      <w:pPr>
        <w:shd w:val="clear" w:color="auto" w:fill="FFFFFF"/>
        <w:ind w:firstLine="567"/>
        <w:contextualSpacing/>
        <w:rPr>
          <w:szCs w:val="28"/>
        </w:rPr>
      </w:pPr>
    </w:p>
    <w:p w:rsidR="006714A6" w:rsidRPr="008126CE" w:rsidRDefault="006714A6" w:rsidP="00223B61">
      <w:pPr>
        <w:shd w:val="clear" w:color="auto" w:fill="FFFFFF"/>
        <w:ind w:right="-142" w:firstLine="709"/>
        <w:contextualSpacing/>
        <w:jc w:val="right"/>
        <w:rPr>
          <w:i/>
          <w:color w:val="000000"/>
          <w:szCs w:val="28"/>
        </w:rPr>
      </w:pPr>
      <w:r>
        <w:rPr>
          <w:i/>
          <w:color w:val="000000"/>
          <w:szCs w:val="28"/>
        </w:rPr>
        <w:t>Таблица 3</w:t>
      </w:r>
      <w:r w:rsidRPr="008126CE">
        <w:rPr>
          <w:i/>
          <w:color w:val="000000"/>
          <w:szCs w:val="28"/>
        </w:rPr>
        <w:t>-1</w:t>
      </w:r>
    </w:p>
    <w:p w:rsidR="006714A6" w:rsidRDefault="006714A6" w:rsidP="00223B61">
      <w:pPr>
        <w:pStyle w:val="S1"/>
        <w:rPr>
          <w:i/>
        </w:rPr>
      </w:pPr>
      <w:r>
        <w:rPr>
          <w:i/>
        </w:rPr>
        <w:t xml:space="preserve">                </w:t>
      </w:r>
      <w:r w:rsidRPr="007D4E43">
        <w:rPr>
          <w:i/>
        </w:rPr>
        <w:t>Общие балансы подачи и реализации воды</w:t>
      </w:r>
    </w:p>
    <w:tbl>
      <w:tblPr>
        <w:tblW w:w="10100" w:type="dxa"/>
        <w:jc w:val="center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"/>
        <w:gridCol w:w="5954"/>
        <w:gridCol w:w="1134"/>
        <w:gridCol w:w="2456"/>
      </w:tblGrid>
      <w:tr w:rsidR="006714A6" w:rsidRPr="00D046AE" w:rsidTr="00B608E9">
        <w:trPr>
          <w:trHeight w:val="1463"/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№ п/п</w:t>
            </w:r>
          </w:p>
        </w:tc>
        <w:tc>
          <w:tcPr>
            <w:tcW w:w="595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Показатели производственной деятельности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Ед. изм.</w:t>
            </w:r>
          </w:p>
        </w:tc>
        <w:tc>
          <w:tcPr>
            <w:tcW w:w="24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color w:val="000000"/>
                <w:sz w:val="24"/>
                <w:szCs w:val="24"/>
              </w:rPr>
              <w:t>Величина показателя фактического потребления в год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выработки воды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9,966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воды, полученной со стороны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воды, используемой на нужды ВКХ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воды, пропущенной через очистные сооружения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5.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отпуска в сеть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9,966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6.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потерь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2,616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6.1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Уровень потерь к объёму отпущенной воды в сеть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%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26,2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7.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отпуска воды всего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7,350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7.1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в т. ч собственным потребителям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7,350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8.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реализации товаров и услуг, в т.ч по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 w:rsidP="00F772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7,350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8.1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бюджетные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1,097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8.2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население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6,253</w:t>
            </w:r>
          </w:p>
        </w:tc>
      </w:tr>
      <w:tr w:rsidR="006714A6" w:rsidRPr="00D046AE" w:rsidTr="00A01F7A">
        <w:trPr>
          <w:jc w:val="center"/>
        </w:trPr>
        <w:tc>
          <w:tcPr>
            <w:tcW w:w="55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8.3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прочие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56" w:type="dxa"/>
            <w:vAlign w:val="bottom"/>
          </w:tcPr>
          <w:p w:rsidR="006714A6" w:rsidRPr="00B03083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6714A6" w:rsidRDefault="006714A6" w:rsidP="00D872D7">
      <w:pPr>
        <w:shd w:val="clear" w:color="auto" w:fill="FFFFFF"/>
        <w:ind w:firstLine="709"/>
        <w:contextualSpacing/>
        <w:rPr>
          <w:szCs w:val="28"/>
        </w:rPr>
      </w:pPr>
    </w:p>
    <w:p w:rsidR="006714A6" w:rsidRDefault="006714A6" w:rsidP="00360B5C">
      <w:pPr>
        <w:shd w:val="clear" w:color="auto" w:fill="FFFFFF"/>
        <w:ind w:firstLine="567"/>
        <w:contextualSpacing/>
        <w:rPr>
          <w:szCs w:val="28"/>
        </w:rPr>
      </w:pPr>
      <w:r w:rsidRPr="00BA173B">
        <w:rPr>
          <w:szCs w:val="28"/>
        </w:rPr>
        <w:t xml:space="preserve">Для сокращения объема нереализованной воды (технологические потери, организационно-учетные, естественная убыль, утечки и хищения при ее транспортировании, хранении, распределении, коммерческие потери) и выявления причин потерь воды в промышленных и жилых районах </w:t>
      </w:r>
      <w:r>
        <w:rPr>
          <w:szCs w:val="28"/>
        </w:rPr>
        <w:t>населенного пункта</w:t>
      </w:r>
      <w:r w:rsidRPr="00BA173B">
        <w:rPr>
          <w:szCs w:val="28"/>
        </w:rPr>
        <w:t xml:space="preserve"> водопотребления с установленными приборами учета. Ежемесячно производится анализ структуры потерь воды, определяется величина потерь воды в системах водоснабжения, потери воды по зонам водопотребления с выявлением причин и предложениями по сокращению потерь воды.</w:t>
      </w:r>
    </w:p>
    <w:p w:rsidR="006714A6" w:rsidRPr="008E7F4E" w:rsidRDefault="006714A6" w:rsidP="00FB683E">
      <w:pPr>
        <w:ind w:left="-142" w:firstLine="851"/>
        <w:jc w:val="center"/>
        <w:rPr>
          <w:b/>
          <w:szCs w:val="28"/>
        </w:rPr>
      </w:pPr>
    </w:p>
    <w:p w:rsidR="006714A6" w:rsidRPr="008E7F4E" w:rsidRDefault="006714A6" w:rsidP="00052D7B">
      <w:pPr>
        <w:pStyle w:val="Heading2"/>
      </w:pPr>
      <w:bookmarkStart w:id="28" w:name="_Toc391384235"/>
      <w:bookmarkStart w:id="29" w:name="_Toc442713003"/>
      <w:r w:rsidRPr="008E7F4E">
        <w:t xml:space="preserve">б) территориальный баланс подачи </w:t>
      </w:r>
      <w:r>
        <w:t xml:space="preserve">горячей, </w:t>
      </w:r>
      <w:r w:rsidRPr="008E7F4E">
        <w:t>питьевой, технической воды по технологическим зонам водоснабжения (годовой и в сутки максимального водопотребления);</w:t>
      </w:r>
      <w:bookmarkEnd w:id="28"/>
      <w:bookmarkEnd w:id="29"/>
    </w:p>
    <w:p w:rsidR="006714A6" w:rsidRPr="0081587C" w:rsidRDefault="006714A6" w:rsidP="00360B5C">
      <w:pPr>
        <w:shd w:val="clear" w:color="auto" w:fill="FFFFFF"/>
        <w:ind w:firstLine="567"/>
        <w:contextualSpacing/>
        <w:rPr>
          <w:szCs w:val="28"/>
        </w:rPr>
      </w:pPr>
      <w:bookmarkStart w:id="30" w:name="_Toc391384236"/>
      <w:r>
        <w:rPr>
          <w:szCs w:val="28"/>
        </w:rPr>
        <w:t>В</w:t>
      </w:r>
      <w:r w:rsidRPr="0081587C">
        <w:rPr>
          <w:szCs w:val="28"/>
        </w:rPr>
        <w:t xml:space="preserve"> </w:t>
      </w:r>
      <w:r w:rsidRPr="0081587C">
        <w:rPr>
          <w:color w:val="000000"/>
          <w:szCs w:val="28"/>
        </w:rPr>
        <w:t xml:space="preserve">населенном пункте  </w:t>
      </w:r>
      <w:r w:rsidRPr="0081587C">
        <w:rPr>
          <w:szCs w:val="28"/>
        </w:rPr>
        <w:t>отсутствуют технические зоны водоснабжения.</w:t>
      </w:r>
    </w:p>
    <w:p w:rsidR="006714A6" w:rsidRPr="0081587C" w:rsidRDefault="006714A6" w:rsidP="00360B5C">
      <w:pPr>
        <w:shd w:val="clear" w:color="auto" w:fill="FFFFFF"/>
        <w:ind w:firstLine="567"/>
        <w:contextualSpacing/>
        <w:rPr>
          <w:szCs w:val="28"/>
        </w:rPr>
      </w:pPr>
      <w:r w:rsidRPr="0081587C">
        <w:rPr>
          <w:szCs w:val="28"/>
        </w:rPr>
        <w:t xml:space="preserve">Так же в </w:t>
      </w:r>
      <w:r w:rsidRPr="0081587C">
        <w:rPr>
          <w:color w:val="000000"/>
          <w:szCs w:val="28"/>
        </w:rPr>
        <w:t xml:space="preserve">населенном пункте  </w:t>
      </w:r>
      <w:r w:rsidRPr="0081587C">
        <w:rPr>
          <w:szCs w:val="28"/>
        </w:rPr>
        <w:t>отсутствует централизованное горячее водоснабжение.</w:t>
      </w:r>
    </w:p>
    <w:p w:rsidR="006714A6" w:rsidRDefault="006714A6" w:rsidP="00052D7B">
      <w:pPr>
        <w:pStyle w:val="Heading2"/>
      </w:pPr>
    </w:p>
    <w:p w:rsidR="006714A6" w:rsidRPr="008E7F4E" w:rsidRDefault="006714A6" w:rsidP="00052D7B">
      <w:pPr>
        <w:pStyle w:val="Heading2"/>
      </w:pPr>
      <w:bookmarkStart w:id="31" w:name="_Toc442713004"/>
      <w:r w:rsidRPr="008E7F4E">
        <w:t>в)</w:t>
      </w:r>
      <w:r>
        <w:t xml:space="preserve"> структурный баланс реализации </w:t>
      </w:r>
      <w:r w:rsidRPr="008E7F4E">
        <w:t>питьевой, технической воды по группам абонентов с разбивкой на хозяйственно-питьевые нужды населения, производственные нужды юридических</w:t>
      </w:r>
      <w:r>
        <w:t xml:space="preserve"> лиц и другие нужды поселений </w:t>
      </w:r>
      <w:r w:rsidRPr="008E7F4E">
        <w:t>(пожаротушение, полив и др.);</w:t>
      </w:r>
      <w:bookmarkEnd w:id="30"/>
      <w:bookmarkEnd w:id="31"/>
    </w:p>
    <w:bookmarkEnd w:id="26"/>
    <w:bookmarkEnd w:id="27"/>
    <w:p w:rsidR="006714A6" w:rsidRPr="00B61FC7" w:rsidRDefault="006714A6" w:rsidP="00D872D7">
      <w:pPr>
        <w:shd w:val="clear" w:color="auto" w:fill="FFFFFF"/>
        <w:ind w:firstLine="567"/>
        <w:contextualSpacing/>
        <w:rPr>
          <w:color w:val="000000"/>
          <w:szCs w:val="28"/>
        </w:rPr>
      </w:pPr>
      <w:r>
        <w:rPr>
          <w:color w:val="000000"/>
          <w:szCs w:val="28"/>
        </w:rPr>
        <w:t>С</w:t>
      </w:r>
      <w:r w:rsidRPr="00B61FC7">
        <w:rPr>
          <w:color w:val="000000"/>
          <w:szCs w:val="28"/>
        </w:rPr>
        <w:t>труктурный баланс водоснабжения состоит из</w:t>
      </w:r>
      <w:r>
        <w:rPr>
          <w:color w:val="000000"/>
          <w:szCs w:val="28"/>
        </w:rPr>
        <w:t xml:space="preserve"> расхода воды на</w:t>
      </w:r>
      <w:r w:rsidRPr="00B61FC7">
        <w:rPr>
          <w:color w:val="000000"/>
          <w:szCs w:val="28"/>
        </w:rPr>
        <w:t>:</w:t>
      </w:r>
    </w:p>
    <w:p w:rsidR="006714A6" w:rsidRPr="00B03083" w:rsidRDefault="006714A6" w:rsidP="00521BBD">
      <w:pPr>
        <w:shd w:val="clear" w:color="auto" w:fill="FFFFFF"/>
        <w:ind w:firstLine="567"/>
        <w:contextualSpacing/>
        <w:jc w:val="left"/>
        <w:rPr>
          <w:color w:val="000000"/>
          <w:szCs w:val="28"/>
        </w:rPr>
      </w:pPr>
      <w:r w:rsidRPr="00B03083">
        <w:rPr>
          <w:color w:val="000000"/>
          <w:szCs w:val="28"/>
        </w:rPr>
        <w:t>- хозяйстве</w:t>
      </w:r>
      <w:r>
        <w:rPr>
          <w:color w:val="000000"/>
          <w:szCs w:val="28"/>
        </w:rPr>
        <w:t>нно питьевые нужды населения - 75</w:t>
      </w:r>
      <w:r w:rsidRPr="00B03083">
        <w:rPr>
          <w:color w:val="000000"/>
          <w:szCs w:val="28"/>
        </w:rPr>
        <w:t xml:space="preserve">%;       </w:t>
      </w:r>
    </w:p>
    <w:p w:rsidR="006714A6" w:rsidRPr="00B03083" w:rsidRDefault="006714A6" w:rsidP="00521BBD">
      <w:pPr>
        <w:shd w:val="clear" w:color="auto" w:fill="FFFFFF"/>
        <w:ind w:firstLine="567"/>
        <w:contextualSpacing/>
        <w:jc w:val="left"/>
        <w:rPr>
          <w:color w:val="000000"/>
          <w:szCs w:val="28"/>
        </w:rPr>
      </w:pPr>
      <w:r>
        <w:rPr>
          <w:color w:val="000000"/>
          <w:szCs w:val="28"/>
        </w:rPr>
        <w:t>- полив -14</w:t>
      </w:r>
      <w:r w:rsidRPr="00B03083">
        <w:rPr>
          <w:color w:val="000000"/>
          <w:szCs w:val="28"/>
        </w:rPr>
        <w:t>%;</w:t>
      </w:r>
    </w:p>
    <w:p w:rsidR="006714A6" w:rsidRDefault="006714A6" w:rsidP="00521BBD">
      <w:pPr>
        <w:shd w:val="clear" w:color="auto" w:fill="FFFFFF"/>
        <w:ind w:firstLine="567"/>
        <w:contextualSpacing/>
        <w:jc w:val="left"/>
        <w:rPr>
          <w:color w:val="000000"/>
          <w:szCs w:val="28"/>
        </w:rPr>
      </w:pPr>
      <w:r w:rsidRPr="00B03083">
        <w:rPr>
          <w:color w:val="000000"/>
          <w:szCs w:val="28"/>
        </w:rPr>
        <w:t>- пожар–</w:t>
      </w:r>
      <w:r>
        <w:rPr>
          <w:color w:val="000000"/>
          <w:szCs w:val="28"/>
        </w:rPr>
        <w:t>11</w:t>
      </w:r>
      <w:r w:rsidRPr="00B03083">
        <w:rPr>
          <w:color w:val="000000"/>
          <w:szCs w:val="28"/>
        </w:rPr>
        <w:t>% .</w:t>
      </w:r>
      <w:bookmarkStart w:id="32" w:name="_Toc391384237"/>
    </w:p>
    <w:p w:rsidR="006714A6" w:rsidRDefault="006714A6" w:rsidP="00521BBD">
      <w:pPr>
        <w:shd w:val="clear" w:color="auto" w:fill="FFFFFF"/>
        <w:ind w:firstLine="567"/>
        <w:contextualSpacing/>
        <w:jc w:val="left"/>
        <w:rPr>
          <w:color w:val="000000"/>
          <w:szCs w:val="28"/>
        </w:rPr>
      </w:pPr>
    </w:p>
    <w:p w:rsidR="006714A6" w:rsidRPr="00521BBD" w:rsidRDefault="006714A6" w:rsidP="00521BBD">
      <w:pPr>
        <w:shd w:val="clear" w:color="auto" w:fill="FFFFFF"/>
        <w:ind w:left="1134" w:hanging="283"/>
        <w:contextualSpacing/>
        <w:jc w:val="left"/>
        <w:rPr>
          <w:b/>
        </w:rPr>
      </w:pPr>
      <w:r w:rsidRPr="00521BBD">
        <w:rPr>
          <w:b/>
        </w:rPr>
        <w:t>г) сведения о фактическом потреблении населением питьевой, технической воды исходя из статистических и расчетных данных и сведений о действующих нормативах потребления коммунальных услуг;</w:t>
      </w:r>
      <w:bookmarkEnd w:id="32"/>
    </w:p>
    <w:p w:rsidR="006714A6" w:rsidRDefault="006714A6" w:rsidP="00521BBD">
      <w:pPr>
        <w:ind w:firstLine="567"/>
        <w:rPr>
          <w:szCs w:val="28"/>
        </w:rPr>
      </w:pPr>
      <w:r w:rsidRPr="003017AF">
        <w:rPr>
          <w:szCs w:val="28"/>
        </w:rPr>
        <w:t>Нормы удельного водопотребления соответствуют требованиям СНиП 2.04.01-85 «Внутренний водопровод и канализация зданий» и СП 31.13330.2012 «Водоснабжение. Наружные сети и сооружения».</w:t>
      </w:r>
      <w:r>
        <w:rPr>
          <w:szCs w:val="28"/>
        </w:rPr>
        <w:t xml:space="preserve">  </w:t>
      </w:r>
    </w:p>
    <w:p w:rsidR="006714A6" w:rsidRPr="0081587C" w:rsidRDefault="006714A6" w:rsidP="00521BBD">
      <w:pPr>
        <w:shd w:val="clear" w:color="auto" w:fill="FFFFFF"/>
        <w:ind w:firstLine="567"/>
        <w:contextualSpacing/>
        <w:rPr>
          <w:szCs w:val="28"/>
        </w:rPr>
      </w:pPr>
      <w:r w:rsidRPr="0081587C">
        <w:rPr>
          <w:szCs w:val="28"/>
        </w:rPr>
        <w:t xml:space="preserve">В последние годы в данном </w:t>
      </w:r>
      <w:r w:rsidRPr="0081587C">
        <w:rPr>
          <w:color w:val="000000"/>
          <w:szCs w:val="28"/>
        </w:rPr>
        <w:t xml:space="preserve">населенном пункте  </w:t>
      </w:r>
      <w:r w:rsidRPr="0081587C">
        <w:rPr>
          <w:szCs w:val="28"/>
        </w:rPr>
        <w:t xml:space="preserve">уделяется большое внимание вопросам организации приборного учета воды на всех этапах ее подготовки и подачи. Особое место в этом занимает совершенствование учета водопотребления в жилом фонде путем установки </w:t>
      </w:r>
      <w:r>
        <w:rPr>
          <w:szCs w:val="28"/>
        </w:rPr>
        <w:t>и</w:t>
      </w:r>
      <w:r w:rsidRPr="0081587C">
        <w:rPr>
          <w:szCs w:val="28"/>
        </w:rPr>
        <w:t>ндивидуальных приборов учета воды.</w:t>
      </w:r>
    </w:p>
    <w:p w:rsidR="006714A6" w:rsidRDefault="006714A6" w:rsidP="00521BBD">
      <w:pPr>
        <w:shd w:val="clear" w:color="auto" w:fill="FFFFFF"/>
        <w:ind w:firstLine="567"/>
        <w:contextualSpacing/>
        <w:rPr>
          <w:szCs w:val="28"/>
        </w:rPr>
      </w:pPr>
      <w:r w:rsidRPr="00DE2799">
        <w:rPr>
          <w:szCs w:val="28"/>
        </w:rPr>
        <w:t xml:space="preserve">Общеизвестно, что установка индивидуальных приборов учета (ИПУ) потребления воды стимулирует жителей рационально и экономно расходовать воду. </w:t>
      </w:r>
    </w:p>
    <w:p w:rsidR="006714A6" w:rsidRPr="0081587C" w:rsidRDefault="006714A6" w:rsidP="00521BBD">
      <w:pPr>
        <w:shd w:val="clear" w:color="auto" w:fill="FFFFFF"/>
        <w:ind w:firstLine="567"/>
        <w:contextualSpacing/>
        <w:rPr>
          <w:szCs w:val="28"/>
        </w:rPr>
      </w:pPr>
      <w:r w:rsidRPr="00DE2799">
        <w:rPr>
          <w:szCs w:val="28"/>
        </w:rPr>
        <w:t xml:space="preserve">С целью совершенствования работы с потребителями услуг разработаны и реализуются комплексные мероприятия, предусматривающие изучение опыта работы предприятий сферы ЖКХ, внедрение эффективных способов и методов организации взаимоотношений с потребителями, укрепление материальной базы и условий труда, выполнение программы по рациональному использованию воды </w:t>
      </w:r>
      <w:r w:rsidRPr="0081587C">
        <w:rPr>
          <w:szCs w:val="28"/>
        </w:rPr>
        <w:t>населением.</w:t>
      </w:r>
    </w:p>
    <w:p w:rsidR="006714A6" w:rsidRPr="0081587C" w:rsidRDefault="006714A6" w:rsidP="00521BBD">
      <w:pPr>
        <w:shd w:val="clear" w:color="auto" w:fill="FFFFFF"/>
        <w:ind w:firstLine="567"/>
        <w:contextualSpacing/>
        <w:rPr>
          <w:szCs w:val="28"/>
        </w:rPr>
      </w:pPr>
      <w:r w:rsidRPr="00D46878">
        <w:rPr>
          <w:szCs w:val="28"/>
        </w:rPr>
        <w:t xml:space="preserve">На данный момент население данного </w:t>
      </w:r>
      <w:r w:rsidRPr="00D46878">
        <w:rPr>
          <w:color w:val="000000"/>
          <w:szCs w:val="28"/>
        </w:rPr>
        <w:t xml:space="preserve">населенного пункта  </w:t>
      </w:r>
      <w:r w:rsidRPr="00D46878">
        <w:rPr>
          <w:szCs w:val="28"/>
        </w:rPr>
        <w:t>частично оснащено приборами учета воды.</w:t>
      </w:r>
      <w:r w:rsidRPr="0081587C">
        <w:rPr>
          <w:szCs w:val="28"/>
        </w:rPr>
        <w:t xml:space="preserve"> </w:t>
      </w:r>
    </w:p>
    <w:p w:rsidR="006714A6" w:rsidRPr="008E7F4E" w:rsidRDefault="006714A6" w:rsidP="00F37279">
      <w:pPr>
        <w:tabs>
          <w:tab w:val="left" w:pos="720"/>
        </w:tabs>
        <w:ind w:firstLine="720"/>
        <w:rPr>
          <w:szCs w:val="28"/>
        </w:rPr>
      </w:pPr>
    </w:p>
    <w:p w:rsidR="006714A6" w:rsidRPr="008E7F4E" w:rsidRDefault="006714A6" w:rsidP="00052D7B">
      <w:pPr>
        <w:pStyle w:val="Heading2"/>
      </w:pPr>
      <w:bookmarkStart w:id="33" w:name="_Toc391384238"/>
      <w:bookmarkStart w:id="34" w:name="_Toc442713005"/>
      <w:r w:rsidRPr="008E7F4E">
        <w:t>д) описание существующей системы коммерческого учета питьевой, технической воды и планов по установке приборов учета;</w:t>
      </w:r>
      <w:bookmarkEnd w:id="33"/>
      <w:bookmarkEnd w:id="34"/>
    </w:p>
    <w:p w:rsidR="006714A6" w:rsidRPr="0081587C" w:rsidRDefault="006714A6" w:rsidP="00521BBD">
      <w:pPr>
        <w:shd w:val="clear" w:color="auto" w:fill="FFFFFF"/>
        <w:ind w:firstLine="567"/>
        <w:contextualSpacing/>
        <w:rPr>
          <w:szCs w:val="28"/>
        </w:rPr>
      </w:pPr>
      <w:r w:rsidRPr="0081587C">
        <w:rPr>
          <w:szCs w:val="28"/>
        </w:rPr>
        <w:t>В соответствии с 261-ФЗ «Об энергосбережении...» все потребители холодной воды должны быть оснащены приборами учета.</w:t>
      </w:r>
    </w:p>
    <w:p w:rsidR="006714A6" w:rsidRPr="0081587C" w:rsidRDefault="006714A6" w:rsidP="00521BBD">
      <w:pPr>
        <w:shd w:val="clear" w:color="auto" w:fill="FFFFFF"/>
        <w:ind w:firstLine="567"/>
        <w:contextualSpacing/>
        <w:rPr>
          <w:szCs w:val="28"/>
        </w:rPr>
      </w:pPr>
      <w:r w:rsidRPr="00D46878">
        <w:rPr>
          <w:szCs w:val="28"/>
        </w:rPr>
        <w:t xml:space="preserve">На данный момент население данного </w:t>
      </w:r>
      <w:r w:rsidRPr="00D46878">
        <w:rPr>
          <w:color w:val="000000"/>
          <w:szCs w:val="28"/>
        </w:rPr>
        <w:t xml:space="preserve">населенного пункта  </w:t>
      </w:r>
      <w:r w:rsidRPr="00D46878">
        <w:rPr>
          <w:szCs w:val="28"/>
        </w:rPr>
        <w:t>частично оснащено приборами учета воды.</w:t>
      </w:r>
      <w:r w:rsidRPr="0081587C">
        <w:rPr>
          <w:szCs w:val="28"/>
        </w:rPr>
        <w:t xml:space="preserve"> </w:t>
      </w:r>
    </w:p>
    <w:p w:rsidR="006714A6" w:rsidRPr="003F13BF" w:rsidRDefault="006714A6" w:rsidP="00521BBD">
      <w:pPr>
        <w:shd w:val="clear" w:color="auto" w:fill="FFFFFF"/>
        <w:ind w:firstLine="567"/>
        <w:contextualSpacing/>
        <w:rPr>
          <w:szCs w:val="28"/>
        </w:rPr>
      </w:pPr>
      <w:r>
        <w:rPr>
          <w:szCs w:val="28"/>
        </w:rPr>
        <w:t xml:space="preserve">         </w:t>
      </w:r>
      <w:r w:rsidRPr="003F13BF">
        <w:rPr>
          <w:szCs w:val="28"/>
        </w:rPr>
        <w:t>Приоритетной группой потребителей, для которых требуется решение задачи по обеспечению коммерческого учета, является население.</w:t>
      </w:r>
    </w:p>
    <w:p w:rsidR="006714A6" w:rsidRPr="008E7F4E" w:rsidRDefault="006714A6" w:rsidP="00052D7B">
      <w:pPr>
        <w:pStyle w:val="Heading2"/>
      </w:pPr>
      <w:bookmarkStart w:id="35" w:name="_Toc391384239"/>
      <w:bookmarkStart w:id="36" w:name="_Toc442713006"/>
      <w:r w:rsidRPr="008E7F4E">
        <w:t xml:space="preserve">е) анализ резервов и дефицитов производственных мощностей </w:t>
      </w:r>
      <w:r>
        <w:t>системы водоснабжения поселения</w:t>
      </w:r>
      <w:r w:rsidRPr="008E7F4E">
        <w:t>;</w:t>
      </w:r>
      <w:bookmarkEnd w:id="35"/>
      <w:bookmarkEnd w:id="36"/>
    </w:p>
    <w:p w:rsidR="006714A6" w:rsidRPr="00DF4EBC" w:rsidRDefault="006714A6" w:rsidP="00521BBD">
      <w:pPr>
        <w:shd w:val="clear" w:color="auto" w:fill="FFFFFF"/>
        <w:ind w:firstLine="567"/>
        <w:contextualSpacing/>
        <w:rPr>
          <w:szCs w:val="28"/>
        </w:rPr>
      </w:pPr>
      <w:r w:rsidRPr="00DF4EBC">
        <w:rPr>
          <w:szCs w:val="28"/>
        </w:rPr>
        <w:t>Общая существующая производительность водозаборных сооружений с</w:t>
      </w:r>
      <w:r>
        <w:rPr>
          <w:szCs w:val="28"/>
        </w:rPr>
        <w:t>ела Новобибеево, находящихся на балансе МУП «Уют</w:t>
      </w:r>
      <w:r w:rsidRPr="00DF4EBC">
        <w:rPr>
          <w:szCs w:val="28"/>
        </w:rPr>
        <w:t xml:space="preserve">» </w:t>
      </w:r>
      <w:r w:rsidRPr="00E118F4">
        <w:rPr>
          <w:szCs w:val="28"/>
        </w:rPr>
        <w:t xml:space="preserve">составляет  </w:t>
      </w:r>
      <w:r>
        <w:rPr>
          <w:szCs w:val="28"/>
        </w:rPr>
        <w:t xml:space="preserve">144,0 </w:t>
      </w:r>
      <w:r w:rsidRPr="00E118F4">
        <w:rPr>
          <w:szCs w:val="28"/>
        </w:rPr>
        <w:t>куб. м /сут.</w:t>
      </w:r>
    </w:p>
    <w:p w:rsidR="006714A6" w:rsidRPr="00DF4EBC" w:rsidRDefault="006714A6" w:rsidP="00521BBD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DF4EBC">
        <w:rPr>
          <w:color w:val="000000"/>
          <w:szCs w:val="28"/>
        </w:rPr>
        <w:t xml:space="preserve">Расход воды на перспективу </w:t>
      </w:r>
      <w:r w:rsidRPr="00B03083">
        <w:rPr>
          <w:color w:val="000000"/>
          <w:szCs w:val="28"/>
        </w:rPr>
        <w:t xml:space="preserve">составляет </w:t>
      </w:r>
      <w:r>
        <w:rPr>
          <w:color w:val="000000"/>
          <w:szCs w:val="28"/>
        </w:rPr>
        <w:t>50</w:t>
      </w:r>
      <w:r w:rsidRPr="00B03083">
        <w:rPr>
          <w:color w:val="000000"/>
          <w:szCs w:val="28"/>
        </w:rPr>
        <w:t>,</w:t>
      </w:r>
      <w:r>
        <w:rPr>
          <w:color w:val="000000"/>
          <w:szCs w:val="28"/>
        </w:rPr>
        <w:t>0</w:t>
      </w:r>
      <w:r w:rsidRPr="00B03083">
        <w:rPr>
          <w:color w:val="000000"/>
          <w:szCs w:val="28"/>
        </w:rPr>
        <w:t>0 куб.м/сут,</w:t>
      </w:r>
      <w:r w:rsidRPr="00DF4EBC">
        <w:rPr>
          <w:color w:val="000000"/>
          <w:szCs w:val="28"/>
        </w:rPr>
        <w:t xml:space="preserve"> в который входят расхода на хоз. питьевые нужды жилого фонда, полив территорий и пожар.</w:t>
      </w:r>
    </w:p>
    <w:p w:rsidR="006714A6" w:rsidRPr="0081587C" w:rsidRDefault="006714A6" w:rsidP="00521BBD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DF4EBC">
        <w:rPr>
          <w:color w:val="000000"/>
          <w:szCs w:val="28"/>
        </w:rPr>
        <w:t>Из чего следует, что дефицита производственных мощностей системы водоснабжения в данном населенном пункте нет.</w:t>
      </w:r>
    </w:p>
    <w:p w:rsidR="006714A6" w:rsidRPr="008E7F4E" w:rsidRDefault="006714A6" w:rsidP="00371B06">
      <w:pPr>
        <w:rPr>
          <w:szCs w:val="28"/>
        </w:rPr>
      </w:pPr>
    </w:p>
    <w:p w:rsidR="006714A6" w:rsidRDefault="006714A6" w:rsidP="00052D7B">
      <w:pPr>
        <w:pStyle w:val="Heading2"/>
      </w:pPr>
      <w:bookmarkStart w:id="37" w:name="_Toc391384240"/>
      <w:bookmarkStart w:id="38" w:name="_Toc442713007"/>
      <w:r w:rsidRPr="008E7F4E">
        <w:t>ж) прогнозные балансы потребления питьевой, технической воды на срок не менее 10 лет с учетом различн</w:t>
      </w:r>
      <w:r>
        <w:t>ых сценариев развития поселений</w:t>
      </w:r>
      <w:r w:rsidRPr="008E7F4E">
        <w:t xml:space="preserve">  рассчитанные на основании расхода питьевой, технической воды в соответствии со СНиП 2.04.02-84 и СНиП 2.04.01-85, а также исходя из текущего объема потребления воды населением и его динамики с учетом перспективы развития и изменения состава и структуры застройки;</w:t>
      </w:r>
      <w:bookmarkEnd w:id="37"/>
      <w:bookmarkEnd w:id="38"/>
    </w:p>
    <w:p w:rsidR="006714A6" w:rsidRPr="0081587C" w:rsidRDefault="006714A6" w:rsidP="0030734C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81587C">
        <w:rPr>
          <w:color w:val="000000"/>
          <w:szCs w:val="28"/>
        </w:rPr>
        <w:t>Нормы удельного водопотребления соответствуют требованиям СНиП 2.04.01-85 «Внутренний водопровод и канализация зданий» и СП 31.13330.2012 «Водоснабжение. Наружные сети и сооружения».</w:t>
      </w:r>
    </w:p>
    <w:p w:rsidR="006714A6" w:rsidRPr="0081587C" w:rsidRDefault="006714A6" w:rsidP="0030734C">
      <w:pPr>
        <w:shd w:val="clear" w:color="auto" w:fill="FFFFFF"/>
        <w:ind w:firstLine="567"/>
        <w:contextualSpacing/>
        <w:rPr>
          <w:szCs w:val="28"/>
        </w:rPr>
      </w:pPr>
      <w:r w:rsidRPr="0081587C">
        <w:rPr>
          <w:szCs w:val="28"/>
        </w:rPr>
        <w:t xml:space="preserve">Перспективный баланс водопотребления представлен в </w:t>
      </w:r>
      <w:r w:rsidRPr="0081587C">
        <w:rPr>
          <w:i/>
          <w:szCs w:val="28"/>
        </w:rPr>
        <w:t>таблице 3-</w:t>
      </w:r>
      <w:r w:rsidRPr="00B61FC7">
        <w:rPr>
          <w:i/>
          <w:szCs w:val="28"/>
        </w:rPr>
        <w:t>3</w:t>
      </w:r>
      <w:r w:rsidRPr="0081587C">
        <w:rPr>
          <w:szCs w:val="28"/>
        </w:rPr>
        <w:t>.</w:t>
      </w:r>
    </w:p>
    <w:p w:rsidR="006714A6" w:rsidRPr="00D71569" w:rsidRDefault="006714A6" w:rsidP="0030734C">
      <w:pPr>
        <w:shd w:val="clear" w:color="auto" w:fill="FFFFFF"/>
        <w:ind w:firstLine="709"/>
        <w:contextualSpacing/>
        <w:rPr>
          <w:szCs w:val="28"/>
        </w:rPr>
      </w:pPr>
    </w:p>
    <w:p w:rsidR="006714A6" w:rsidRPr="00B61FC7" w:rsidRDefault="006714A6" w:rsidP="0030734C">
      <w:pPr>
        <w:pStyle w:val="a5"/>
        <w:jc w:val="right"/>
        <w:rPr>
          <w:i/>
          <w:shd w:val="clear" w:color="auto" w:fill="FFFFFF"/>
          <w:lang w:val="en-US"/>
        </w:rPr>
      </w:pPr>
      <w:r w:rsidRPr="00D71569">
        <w:rPr>
          <w:i/>
          <w:shd w:val="clear" w:color="auto" w:fill="FFFFFF"/>
        </w:rPr>
        <w:t xml:space="preserve">Таблица </w:t>
      </w:r>
      <w:r>
        <w:rPr>
          <w:i/>
          <w:shd w:val="clear" w:color="auto" w:fill="FFFFFF"/>
        </w:rPr>
        <w:t>3</w:t>
      </w:r>
      <w:r>
        <w:rPr>
          <w:i/>
          <w:shd w:val="clear" w:color="auto" w:fill="FFFFFF"/>
          <w:lang w:val="en-US"/>
        </w:rPr>
        <w:t>-3</w:t>
      </w:r>
    </w:p>
    <w:p w:rsidR="006714A6" w:rsidRDefault="006714A6" w:rsidP="0030734C">
      <w:pPr>
        <w:pStyle w:val="a5"/>
        <w:jc w:val="center"/>
        <w:rPr>
          <w:i/>
          <w:shd w:val="clear" w:color="auto" w:fill="FFFFFF"/>
        </w:rPr>
      </w:pPr>
      <w:r w:rsidRPr="00D71569">
        <w:rPr>
          <w:i/>
          <w:shd w:val="clear" w:color="auto" w:fill="FFFFFF"/>
        </w:rPr>
        <w:t>Перспективный общий баланс водопотребления</w:t>
      </w:r>
    </w:p>
    <w:tbl>
      <w:tblPr>
        <w:tblW w:w="10162" w:type="dxa"/>
        <w:jc w:val="center"/>
        <w:tblInd w:w="-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5954"/>
        <w:gridCol w:w="1134"/>
        <w:gridCol w:w="2408"/>
      </w:tblGrid>
      <w:tr w:rsidR="006714A6" w:rsidRPr="00D046AE" w:rsidTr="00B608E9">
        <w:trPr>
          <w:trHeight w:val="1463"/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bookmarkStart w:id="39" w:name="_Toc391384241"/>
            <w:r w:rsidRPr="00B608E9">
              <w:rPr>
                <w:sz w:val="24"/>
                <w:szCs w:val="24"/>
              </w:rPr>
              <w:t>№ п/п</w:t>
            </w:r>
          </w:p>
        </w:tc>
        <w:tc>
          <w:tcPr>
            <w:tcW w:w="595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Показатели производственной деятельности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6714A6" w:rsidRPr="00B608E9" w:rsidRDefault="006714A6" w:rsidP="00E47C4A">
            <w:pPr>
              <w:jc w:val="center"/>
              <w:rPr>
                <w:sz w:val="24"/>
                <w:szCs w:val="24"/>
              </w:rPr>
            </w:pPr>
            <w:r w:rsidRPr="00B608E9">
              <w:rPr>
                <w:color w:val="000000"/>
                <w:sz w:val="24"/>
                <w:szCs w:val="24"/>
              </w:rPr>
              <w:t>Величина показателя планового потребления в год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выработки воды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 w:rsidP="00B17A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12,458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воды, полученной со стороны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 w:rsidRPr="00822591">
              <w:rPr>
                <w:color w:val="000000"/>
                <w:sz w:val="24"/>
                <w:szCs w:val="24"/>
              </w:rPr>
              <w:t>0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воды, используемой на нужды ВКХ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 w:rsidRPr="00822591">
              <w:rPr>
                <w:color w:val="000000"/>
                <w:sz w:val="24"/>
                <w:szCs w:val="24"/>
              </w:rPr>
              <w:t>0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воды, пропущенной через очистные сооружения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 w:rsidRPr="00822591">
              <w:rPr>
                <w:color w:val="000000"/>
                <w:sz w:val="24"/>
                <w:szCs w:val="24"/>
              </w:rPr>
              <w:t>0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5.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отпуска в сеть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12,458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6.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потерь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1,246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6.1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Уровень потерь к объёму отпущенной воды в сеть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%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7.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отпуска воды всего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11,212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7.1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в т. ч собственным потребителям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11,212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8.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Объём реализации товаров и услуг, в т.ч по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11,212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8.1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бюджетные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1,673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8.2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население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9,538</w:t>
            </w:r>
          </w:p>
        </w:tc>
      </w:tr>
      <w:tr w:rsidR="006714A6" w:rsidRPr="00D046AE" w:rsidTr="00B608E9">
        <w:trPr>
          <w:jc w:val="center"/>
        </w:trPr>
        <w:tc>
          <w:tcPr>
            <w:tcW w:w="666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8.3</w:t>
            </w:r>
          </w:p>
        </w:tc>
        <w:tc>
          <w:tcPr>
            <w:tcW w:w="5954" w:type="dxa"/>
          </w:tcPr>
          <w:p w:rsidR="006714A6" w:rsidRPr="00B608E9" w:rsidRDefault="006714A6" w:rsidP="00CF437B">
            <w:pPr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прочие</w:t>
            </w:r>
          </w:p>
        </w:tc>
        <w:tc>
          <w:tcPr>
            <w:tcW w:w="1134" w:type="dxa"/>
            <w:vAlign w:val="center"/>
          </w:tcPr>
          <w:p w:rsidR="006714A6" w:rsidRPr="00B608E9" w:rsidRDefault="006714A6" w:rsidP="00CF437B">
            <w:pPr>
              <w:jc w:val="center"/>
              <w:rPr>
                <w:sz w:val="24"/>
                <w:szCs w:val="24"/>
              </w:rPr>
            </w:pPr>
            <w:r w:rsidRPr="00B608E9">
              <w:rPr>
                <w:sz w:val="24"/>
                <w:szCs w:val="24"/>
              </w:rPr>
              <w:t>тыс. м³</w:t>
            </w:r>
          </w:p>
        </w:tc>
        <w:tc>
          <w:tcPr>
            <w:tcW w:w="2408" w:type="dxa"/>
            <w:vAlign w:val="bottom"/>
          </w:tcPr>
          <w:p w:rsidR="006714A6" w:rsidRPr="00822591" w:rsidRDefault="006714A6">
            <w:pPr>
              <w:jc w:val="right"/>
              <w:rPr>
                <w:color w:val="000000"/>
                <w:sz w:val="24"/>
                <w:szCs w:val="24"/>
              </w:rPr>
            </w:pPr>
            <w:r w:rsidRPr="00822591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6714A6" w:rsidRDefault="006714A6" w:rsidP="00052D7B">
      <w:pPr>
        <w:pStyle w:val="Heading2"/>
      </w:pPr>
    </w:p>
    <w:p w:rsidR="006714A6" w:rsidRPr="008E7F4E" w:rsidRDefault="006714A6" w:rsidP="00052D7B">
      <w:pPr>
        <w:pStyle w:val="Heading2"/>
      </w:pPr>
      <w:bookmarkStart w:id="40" w:name="_Toc442713008"/>
      <w:r w:rsidRPr="008E7F4E">
        <w:t>з) 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системы;</w:t>
      </w:r>
      <w:bookmarkEnd w:id="39"/>
      <w:bookmarkEnd w:id="40"/>
    </w:p>
    <w:p w:rsidR="006714A6" w:rsidRPr="008E7F4E" w:rsidRDefault="006714A6" w:rsidP="00207EB9">
      <w:pPr>
        <w:ind w:firstLine="567"/>
      </w:pPr>
      <w:r>
        <w:t xml:space="preserve">Горячее водоснабжение в с. Новобибеево </w:t>
      </w:r>
      <w:r w:rsidRPr="008E7F4E">
        <w:t xml:space="preserve">отсутствует. Согласно Генерального плана </w:t>
      </w:r>
      <w:r>
        <w:t>Новобибеевского</w:t>
      </w:r>
      <w:r w:rsidRPr="008E7F4E">
        <w:t xml:space="preserve"> сельсовета, постройка сетей горячего водоснабжения не предусмотрена.</w:t>
      </w:r>
    </w:p>
    <w:p w:rsidR="006714A6" w:rsidRPr="008E7F4E" w:rsidRDefault="006714A6" w:rsidP="00EB2717">
      <w:pPr>
        <w:jc w:val="left"/>
      </w:pPr>
    </w:p>
    <w:p w:rsidR="006714A6" w:rsidRDefault="006714A6" w:rsidP="00052D7B">
      <w:pPr>
        <w:pStyle w:val="Heading2"/>
      </w:pPr>
      <w:bookmarkStart w:id="41" w:name="_Toc391384242"/>
      <w:bookmarkStart w:id="42" w:name="_Toc442713009"/>
      <w:r w:rsidRPr="008E7F4E">
        <w:t>и) сведения о фактическом и ожидаемом потреблении питьевой, технической воды (годовое, среднесуточное, максимальное суточное);</w:t>
      </w:r>
      <w:bookmarkEnd w:id="41"/>
      <w:bookmarkEnd w:id="42"/>
    </w:p>
    <w:p w:rsidR="006714A6" w:rsidRPr="00654D11" w:rsidRDefault="006714A6" w:rsidP="00654D11">
      <w:pPr>
        <w:rPr>
          <w:lang w:eastAsia="en-US"/>
        </w:rPr>
      </w:pPr>
    </w:p>
    <w:p w:rsidR="006714A6" w:rsidRPr="008126CE" w:rsidRDefault="006714A6" w:rsidP="00654D11">
      <w:pPr>
        <w:shd w:val="clear" w:color="auto" w:fill="FFFFFF"/>
        <w:ind w:right="-142" w:firstLine="709"/>
        <w:contextualSpacing/>
        <w:jc w:val="right"/>
        <w:rPr>
          <w:i/>
          <w:color w:val="000000"/>
          <w:szCs w:val="28"/>
        </w:rPr>
      </w:pPr>
      <w:r>
        <w:rPr>
          <w:i/>
          <w:color w:val="000000"/>
          <w:szCs w:val="28"/>
        </w:rPr>
        <w:t>Таблица 3-3</w:t>
      </w:r>
    </w:p>
    <w:p w:rsidR="006714A6" w:rsidRPr="00081F66" w:rsidRDefault="006714A6" w:rsidP="00654D11">
      <w:pPr>
        <w:shd w:val="clear" w:color="auto" w:fill="FFFFFF"/>
        <w:ind w:right="-285" w:hanging="284"/>
        <w:contextualSpacing/>
        <w:jc w:val="center"/>
        <w:rPr>
          <w:i/>
          <w:szCs w:val="28"/>
        </w:rPr>
      </w:pPr>
      <w:r>
        <w:rPr>
          <w:i/>
          <w:szCs w:val="28"/>
        </w:rPr>
        <w:t>Фактические и ожидаемые  водные</w:t>
      </w:r>
      <w:r w:rsidRPr="00744A46">
        <w:rPr>
          <w:i/>
          <w:szCs w:val="28"/>
        </w:rPr>
        <w:t xml:space="preserve"> бала</w:t>
      </w:r>
      <w:r>
        <w:rPr>
          <w:i/>
          <w:szCs w:val="28"/>
        </w:rPr>
        <w:t>нсы</w:t>
      </w:r>
    </w:p>
    <w:tbl>
      <w:tblPr>
        <w:tblW w:w="10658" w:type="dxa"/>
        <w:jc w:val="center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90"/>
        <w:gridCol w:w="2060"/>
        <w:gridCol w:w="2280"/>
        <w:gridCol w:w="2028"/>
      </w:tblGrid>
      <w:tr w:rsidR="006714A6" w:rsidRPr="00744A46" w:rsidTr="00CF437B">
        <w:trPr>
          <w:jc w:val="center"/>
        </w:trPr>
        <w:tc>
          <w:tcPr>
            <w:tcW w:w="4290" w:type="dxa"/>
            <w:vAlign w:val="center"/>
          </w:tcPr>
          <w:p w:rsidR="006714A6" w:rsidRPr="00654D11" w:rsidRDefault="006714A6" w:rsidP="00CF437B">
            <w:pPr>
              <w:tabs>
                <w:tab w:val="left" w:pos="3112"/>
              </w:tabs>
              <w:contextualSpacing/>
              <w:jc w:val="center"/>
              <w:rPr>
                <w:sz w:val="24"/>
                <w:szCs w:val="24"/>
              </w:rPr>
            </w:pPr>
            <w:r w:rsidRPr="00654D11">
              <w:rPr>
                <w:sz w:val="24"/>
                <w:szCs w:val="24"/>
              </w:rPr>
              <w:t>Показатель</w:t>
            </w:r>
          </w:p>
        </w:tc>
        <w:tc>
          <w:tcPr>
            <w:tcW w:w="2060" w:type="dxa"/>
            <w:vAlign w:val="center"/>
          </w:tcPr>
          <w:p w:rsidR="006714A6" w:rsidRPr="00654D11" w:rsidRDefault="006714A6" w:rsidP="00CF437B">
            <w:pPr>
              <w:tabs>
                <w:tab w:val="left" w:pos="3112"/>
              </w:tabs>
              <w:contextualSpacing/>
              <w:jc w:val="center"/>
              <w:rPr>
                <w:sz w:val="24"/>
                <w:szCs w:val="24"/>
              </w:rPr>
            </w:pPr>
            <w:r w:rsidRPr="00654D11">
              <w:rPr>
                <w:sz w:val="24"/>
                <w:szCs w:val="24"/>
              </w:rPr>
              <w:t xml:space="preserve">Среднесуточный объем, </w:t>
            </w:r>
          </w:p>
          <w:p w:rsidR="006714A6" w:rsidRPr="00654D11" w:rsidRDefault="006714A6" w:rsidP="00CF437B">
            <w:pPr>
              <w:tabs>
                <w:tab w:val="left" w:pos="3112"/>
              </w:tabs>
              <w:contextualSpacing/>
              <w:jc w:val="center"/>
              <w:rPr>
                <w:sz w:val="24"/>
                <w:szCs w:val="24"/>
              </w:rPr>
            </w:pPr>
            <w:r w:rsidRPr="00654D11">
              <w:rPr>
                <w:sz w:val="24"/>
                <w:szCs w:val="24"/>
              </w:rPr>
              <w:t>куб.м/сут</w:t>
            </w:r>
          </w:p>
        </w:tc>
        <w:tc>
          <w:tcPr>
            <w:tcW w:w="2280" w:type="dxa"/>
            <w:vAlign w:val="center"/>
          </w:tcPr>
          <w:p w:rsidR="006714A6" w:rsidRPr="00654D11" w:rsidRDefault="006714A6" w:rsidP="00CF437B">
            <w:pPr>
              <w:tabs>
                <w:tab w:val="left" w:pos="3112"/>
              </w:tabs>
              <w:contextualSpacing/>
              <w:jc w:val="center"/>
              <w:rPr>
                <w:sz w:val="24"/>
                <w:szCs w:val="24"/>
              </w:rPr>
            </w:pPr>
            <w:r w:rsidRPr="00654D11">
              <w:rPr>
                <w:sz w:val="24"/>
                <w:szCs w:val="24"/>
              </w:rPr>
              <w:t xml:space="preserve">Максимально </w:t>
            </w:r>
          </w:p>
          <w:p w:rsidR="006714A6" w:rsidRPr="00654D11" w:rsidRDefault="006714A6" w:rsidP="00CF437B">
            <w:pPr>
              <w:tabs>
                <w:tab w:val="left" w:pos="3112"/>
              </w:tabs>
              <w:contextualSpacing/>
              <w:jc w:val="center"/>
              <w:rPr>
                <w:sz w:val="24"/>
                <w:szCs w:val="24"/>
              </w:rPr>
            </w:pPr>
            <w:r w:rsidRPr="00654D11">
              <w:rPr>
                <w:sz w:val="24"/>
                <w:szCs w:val="24"/>
              </w:rPr>
              <w:t>суточный объем, куб.м/сут</w:t>
            </w:r>
          </w:p>
        </w:tc>
        <w:tc>
          <w:tcPr>
            <w:tcW w:w="2028" w:type="dxa"/>
          </w:tcPr>
          <w:p w:rsidR="006714A6" w:rsidRPr="00654D11" w:rsidRDefault="006714A6" w:rsidP="00CF437B">
            <w:pPr>
              <w:tabs>
                <w:tab w:val="left" w:pos="3112"/>
              </w:tabs>
              <w:contextualSpacing/>
              <w:jc w:val="center"/>
              <w:rPr>
                <w:sz w:val="24"/>
                <w:szCs w:val="24"/>
              </w:rPr>
            </w:pPr>
            <w:r w:rsidRPr="00654D11">
              <w:rPr>
                <w:sz w:val="24"/>
                <w:szCs w:val="24"/>
              </w:rPr>
              <w:t xml:space="preserve">Годовой объём, </w:t>
            </w:r>
            <w:r>
              <w:rPr>
                <w:sz w:val="24"/>
                <w:szCs w:val="24"/>
              </w:rPr>
              <w:t>тыс.</w:t>
            </w:r>
            <w:r w:rsidRPr="00654D11">
              <w:rPr>
                <w:sz w:val="24"/>
                <w:szCs w:val="24"/>
              </w:rPr>
              <w:t>куб.м/год</w:t>
            </w:r>
          </w:p>
        </w:tc>
      </w:tr>
      <w:tr w:rsidR="006714A6" w:rsidRPr="00744A46" w:rsidTr="00CF437B">
        <w:trPr>
          <w:trHeight w:val="209"/>
          <w:jc w:val="center"/>
        </w:trPr>
        <w:tc>
          <w:tcPr>
            <w:tcW w:w="10658" w:type="dxa"/>
            <w:gridSpan w:val="4"/>
            <w:vAlign w:val="center"/>
          </w:tcPr>
          <w:p w:rsidR="006714A6" w:rsidRPr="00654D11" w:rsidRDefault="006714A6" w:rsidP="00CF437B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654D11">
              <w:rPr>
                <w:color w:val="000000"/>
                <w:sz w:val="24"/>
                <w:szCs w:val="24"/>
              </w:rPr>
              <w:t>Фактическое потребление холодной воды</w:t>
            </w:r>
          </w:p>
        </w:tc>
      </w:tr>
      <w:tr w:rsidR="006714A6" w:rsidRPr="00744A46" w:rsidTr="00CF437B">
        <w:trPr>
          <w:trHeight w:val="209"/>
          <w:jc w:val="center"/>
        </w:trPr>
        <w:tc>
          <w:tcPr>
            <w:tcW w:w="4290" w:type="dxa"/>
            <w:vAlign w:val="center"/>
          </w:tcPr>
          <w:p w:rsidR="006714A6" w:rsidRPr="00654D11" w:rsidRDefault="006714A6" w:rsidP="00E118F4">
            <w:pPr>
              <w:tabs>
                <w:tab w:val="left" w:pos="3112"/>
              </w:tabs>
              <w:contextualSpacing/>
              <w:jc w:val="center"/>
              <w:rPr>
                <w:sz w:val="24"/>
                <w:szCs w:val="24"/>
              </w:rPr>
            </w:pPr>
            <w:r w:rsidRPr="00654D11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Новобибеево</w:t>
            </w:r>
          </w:p>
        </w:tc>
        <w:tc>
          <w:tcPr>
            <w:tcW w:w="2060" w:type="dxa"/>
            <w:vAlign w:val="center"/>
          </w:tcPr>
          <w:p w:rsidR="006714A6" w:rsidRPr="00B03083" w:rsidRDefault="006714A6" w:rsidP="00F77C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B0308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80" w:type="dxa"/>
            <w:vAlign w:val="center"/>
          </w:tcPr>
          <w:p w:rsidR="006714A6" w:rsidRPr="00B03083" w:rsidRDefault="006714A6" w:rsidP="00840A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  <w:r w:rsidRPr="00B0308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028" w:type="dxa"/>
          </w:tcPr>
          <w:p w:rsidR="006714A6" w:rsidRPr="00B03083" w:rsidRDefault="006714A6" w:rsidP="008225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9,997</w:t>
            </w:r>
          </w:p>
        </w:tc>
      </w:tr>
      <w:tr w:rsidR="006714A6" w:rsidRPr="00744A46" w:rsidTr="00CF437B">
        <w:trPr>
          <w:trHeight w:val="209"/>
          <w:jc w:val="center"/>
        </w:trPr>
        <w:tc>
          <w:tcPr>
            <w:tcW w:w="10658" w:type="dxa"/>
            <w:gridSpan w:val="4"/>
            <w:vAlign w:val="center"/>
          </w:tcPr>
          <w:p w:rsidR="006714A6" w:rsidRPr="00B03083" w:rsidRDefault="006714A6" w:rsidP="00CF437B">
            <w:pPr>
              <w:jc w:val="center"/>
              <w:rPr>
                <w:color w:val="000000"/>
                <w:sz w:val="24"/>
                <w:szCs w:val="24"/>
              </w:rPr>
            </w:pPr>
            <w:r w:rsidRPr="00B03083">
              <w:rPr>
                <w:color w:val="000000"/>
                <w:sz w:val="24"/>
                <w:szCs w:val="24"/>
              </w:rPr>
              <w:t>Ожидаемое потребление холодной воды</w:t>
            </w:r>
          </w:p>
        </w:tc>
      </w:tr>
      <w:tr w:rsidR="006714A6" w:rsidRPr="00744A46" w:rsidTr="00654D11">
        <w:trPr>
          <w:trHeight w:val="336"/>
          <w:jc w:val="center"/>
        </w:trPr>
        <w:tc>
          <w:tcPr>
            <w:tcW w:w="4290" w:type="dxa"/>
            <w:vAlign w:val="center"/>
          </w:tcPr>
          <w:p w:rsidR="006714A6" w:rsidRPr="00654D11" w:rsidRDefault="006714A6" w:rsidP="00E118F4">
            <w:pPr>
              <w:tabs>
                <w:tab w:val="left" w:pos="3112"/>
              </w:tabs>
              <w:contextualSpacing/>
              <w:jc w:val="center"/>
              <w:rPr>
                <w:sz w:val="24"/>
                <w:szCs w:val="24"/>
              </w:rPr>
            </w:pPr>
            <w:r w:rsidRPr="00654D11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Новобибеево</w:t>
            </w:r>
          </w:p>
        </w:tc>
        <w:tc>
          <w:tcPr>
            <w:tcW w:w="2060" w:type="dxa"/>
            <w:vAlign w:val="center"/>
          </w:tcPr>
          <w:p w:rsidR="006714A6" w:rsidRPr="00B03083" w:rsidRDefault="006714A6" w:rsidP="00EF76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  <w:r w:rsidRPr="00B0308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80" w:type="dxa"/>
            <w:vAlign w:val="center"/>
          </w:tcPr>
          <w:p w:rsidR="006714A6" w:rsidRPr="00B03083" w:rsidRDefault="006714A6" w:rsidP="00840A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  <w:r w:rsidRPr="00B0308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028" w:type="dxa"/>
            <w:vAlign w:val="center"/>
          </w:tcPr>
          <w:p w:rsidR="006714A6" w:rsidRPr="00B03083" w:rsidRDefault="006714A6" w:rsidP="00654D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12,458</w:t>
            </w:r>
          </w:p>
        </w:tc>
      </w:tr>
    </w:tbl>
    <w:p w:rsidR="006714A6" w:rsidRPr="008E7F4E" w:rsidRDefault="006714A6" w:rsidP="00FF6599">
      <w:pPr>
        <w:jc w:val="center"/>
        <w:rPr>
          <w:b/>
        </w:rPr>
      </w:pPr>
    </w:p>
    <w:p w:rsidR="006714A6" w:rsidRPr="008E7F4E" w:rsidRDefault="006714A6" w:rsidP="00052D7B">
      <w:pPr>
        <w:pStyle w:val="Heading2"/>
      </w:pPr>
      <w:bookmarkStart w:id="43" w:name="_Toc391384243"/>
      <w:bookmarkStart w:id="44" w:name="_Toc442713010"/>
      <w:r w:rsidRPr="008E7F4E">
        <w:t>к) описание территориальной структуры потребления питьевой, технической воды, которую следует определять по отчетам организаций, осуществляющих водоснабжение, с разбивкой по технологическим зонам;</w:t>
      </w:r>
      <w:bookmarkEnd w:id="43"/>
      <w:bookmarkEnd w:id="44"/>
    </w:p>
    <w:p w:rsidR="006714A6" w:rsidRPr="008E7F4E" w:rsidRDefault="006714A6" w:rsidP="00D4641A">
      <w:pPr>
        <w:pStyle w:val="S1"/>
      </w:pPr>
      <w:r w:rsidRPr="008E7F4E">
        <w:t xml:space="preserve">Вся территория </w:t>
      </w:r>
      <w:r>
        <w:t>Новобибеевского</w:t>
      </w:r>
      <w:r w:rsidRPr="008E7F4E">
        <w:t xml:space="preserve"> сельсовета является одной территориальной зоной. Поэтому территориальная структура потребления воды совпадает с общим балансом подачи воды.</w:t>
      </w:r>
    </w:p>
    <w:p w:rsidR="006714A6" w:rsidRPr="008E7F4E" w:rsidRDefault="006714A6" w:rsidP="00D4641A">
      <w:pPr>
        <w:pStyle w:val="S1"/>
      </w:pPr>
    </w:p>
    <w:p w:rsidR="006714A6" w:rsidRPr="008E7F4E" w:rsidRDefault="006714A6" w:rsidP="00052D7B">
      <w:pPr>
        <w:pStyle w:val="Heading2"/>
      </w:pPr>
      <w:bookmarkStart w:id="45" w:name="_Toc391384244"/>
      <w:bookmarkStart w:id="46" w:name="_Toc442713011"/>
      <w:r w:rsidRPr="008E7F4E">
        <w:t>л) 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питьевой, технической воды с учетом данных о п</w:t>
      </w:r>
      <w:r>
        <w:t xml:space="preserve">ерспективном потреблении </w:t>
      </w:r>
      <w:r w:rsidRPr="008E7F4E">
        <w:t>питьевой, технической воды абонентами;</w:t>
      </w:r>
      <w:bookmarkEnd w:id="45"/>
      <w:bookmarkEnd w:id="46"/>
    </w:p>
    <w:p w:rsidR="006714A6" w:rsidRPr="001B17C6" w:rsidRDefault="006714A6" w:rsidP="00D20122">
      <w:pPr>
        <w:autoSpaceDE w:val="0"/>
        <w:autoSpaceDN w:val="0"/>
        <w:adjustRightInd w:val="0"/>
        <w:ind w:firstLine="567"/>
        <w:rPr>
          <w:color w:val="000000"/>
          <w:szCs w:val="28"/>
        </w:rPr>
      </w:pPr>
      <w:r w:rsidRPr="001B17C6">
        <w:rPr>
          <w:color w:val="000000"/>
          <w:szCs w:val="28"/>
        </w:rPr>
        <w:t xml:space="preserve">При оценке перспектив водоснабжения населения учитывались следующие факторы: </w:t>
      </w:r>
    </w:p>
    <w:p w:rsidR="006714A6" w:rsidRPr="00B71319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B71319">
        <w:rPr>
          <w:szCs w:val="28"/>
        </w:rPr>
        <w:t xml:space="preserve">установка ОДПУ, предусмотренная 261-ФЗ «Об энергосбережении…», первоначально приводящая к увеличению реализованной воды, а впоследствии к минимизации потребления на ОДН; </w:t>
      </w:r>
    </w:p>
    <w:p w:rsidR="006714A6" w:rsidRPr="00B71319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B71319">
        <w:rPr>
          <w:szCs w:val="28"/>
        </w:rPr>
        <w:t xml:space="preserve">установка индивидуальных приборов учета – повсеместно ведет к снижению объемов потребления; </w:t>
      </w:r>
    </w:p>
    <w:p w:rsidR="006714A6" w:rsidRPr="00336E9B" w:rsidRDefault="006714A6" w:rsidP="008A4FFF">
      <w:pPr>
        <w:numPr>
          <w:ilvl w:val="0"/>
          <w:numId w:val="13"/>
        </w:numPr>
        <w:shd w:val="clear" w:color="auto" w:fill="FFFFFF"/>
        <w:snapToGrid/>
        <w:ind w:left="0" w:firstLine="567"/>
        <w:contextualSpacing/>
        <w:rPr>
          <w:szCs w:val="28"/>
        </w:rPr>
      </w:pPr>
      <w:r w:rsidRPr="00336E9B">
        <w:rPr>
          <w:szCs w:val="28"/>
        </w:rPr>
        <w:t>постепенное увеличение численности населения к 202</w:t>
      </w:r>
      <w:r>
        <w:rPr>
          <w:szCs w:val="28"/>
        </w:rPr>
        <w:t xml:space="preserve">4 г. на </w:t>
      </w:r>
      <w:r w:rsidRPr="00336E9B">
        <w:rPr>
          <w:szCs w:val="28"/>
        </w:rPr>
        <w:t>5%.</w:t>
      </w:r>
    </w:p>
    <w:p w:rsidR="006714A6" w:rsidRPr="008E7F4E" w:rsidRDefault="006714A6" w:rsidP="002F31B1">
      <w:pPr>
        <w:pStyle w:val="ListParagraph"/>
        <w:ind w:left="0" w:firstLine="567"/>
        <w:rPr>
          <w:sz w:val="28"/>
          <w:szCs w:val="28"/>
        </w:rPr>
      </w:pPr>
    </w:p>
    <w:p w:rsidR="006714A6" w:rsidRPr="008E7F4E" w:rsidRDefault="006714A6" w:rsidP="00052D7B">
      <w:pPr>
        <w:pStyle w:val="Heading2"/>
      </w:pPr>
      <w:bookmarkStart w:id="47" w:name="_Toc391384245"/>
      <w:bookmarkStart w:id="48" w:name="_Toc442713012"/>
      <w:r w:rsidRPr="008E7F4E">
        <w:t>м) сведения о фактических и планируемых потерях питьевой, технической воды при ее транспортировке (годовые, среднесуточные значения);</w:t>
      </w:r>
      <w:bookmarkEnd w:id="47"/>
      <w:bookmarkEnd w:id="48"/>
    </w:p>
    <w:p w:rsidR="006714A6" w:rsidRDefault="006714A6" w:rsidP="00F92447">
      <w:pPr>
        <w:ind w:firstLine="567"/>
        <w:rPr>
          <w:szCs w:val="28"/>
        </w:rPr>
      </w:pPr>
      <w:r>
        <w:rPr>
          <w:szCs w:val="28"/>
        </w:rPr>
        <w:t>Потери воды при транспортировке составляют</w:t>
      </w:r>
      <w:r w:rsidRPr="002C34E6">
        <w:rPr>
          <w:szCs w:val="28"/>
        </w:rPr>
        <w:t>:</w:t>
      </w:r>
      <w:r>
        <w:rPr>
          <w:szCs w:val="28"/>
        </w:rPr>
        <w:t xml:space="preserve"> </w:t>
      </w:r>
    </w:p>
    <w:p w:rsidR="006714A6" w:rsidRPr="00F77C57" w:rsidRDefault="006714A6" w:rsidP="00F92447">
      <w:pPr>
        <w:ind w:firstLine="567"/>
        <w:rPr>
          <w:szCs w:val="28"/>
        </w:rPr>
      </w:pPr>
      <w:r>
        <w:rPr>
          <w:szCs w:val="28"/>
        </w:rPr>
        <w:t>- 7</w:t>
      </w:r>
      <w:r w:rsidRPr="00F77C57">
        <w:rPr>
          <w:szCs w:val="28"/>
        </w:rPr>
        <w:t>,</w:t>
      </w:r>
      <w:r>
        <w:rPr>
          <w:szCs w:val="28"/>
        </w:rPr>
        <w:t>17</w:t>
      </w:r>
      <w:r w:rsidRPr="00F77C57">
        <w:rPr>
          <w:szCs w:val="28"/>
        </w:rPr>
        <w:t xml:space="preserve"> куб. м/сут – существующее положение</w:t>
      </w:r>
      <w:r>
        <w:rPr>
          <w:szCs w:val="28"/>
        </w:rPr>
        <w:t xml:space="preserve"> (26,2</w:t>
      </w:r>
      <w:r w:rsidRPr="00F77C57">
        <w:rPr>
          <w:szCs w:val="28"/>
        </w:rPr>
        <w:t>%);</w:t>
      </w:r>
    </w:p>
    <w:p w:rsidR="006714A6" w:rsidRDefault="006714A6" w:rsidP="00F92447">
      <w:pPr>
        <w:ind w:firstLine="567"/>
        <w:rPr>
          <w:szCs w:val="28"/>
        </w:rPr>
      </w:pPr>
      <w:r w:rsidRPr="00F77C57">
        <w:rPr>
          <w:szCs w:val="28"/>
        </w:rPr>
        <w:t xml:space="preserve">- </w:t>
      </w:r>
      <w:r>
        <w:rPr>
          <w:szCs w:val="28"/>
        </w:rPr>
        <w:t>3,41</w:t>
      </w:r>
      <w:r w:rsidRPr="00F77C57">
        <w:rPr>
          <w:szCs w:val="28"/>
        </w:rPr>
        <w:t xml:space="preserve"> куб.</w:t>
      </w:r>
      <w:r w:rsidRPr="00336E9B">
        <w:rPr>
          <w:szCs w:val="28"/>
        </w:rPr>
        <w:t xml:space="preserve"> м/сут – перспективное потребление (</w:t>
      </w:r>
      <w:r>
        <w:rPr>
          <w:szCs w:val="28"/>
        </w:rPr>
        <w:t>10</w:t>
      </w:r>
      <w:r w:rsidRPr="00336E9B">
        <w:rPr>
          <w:szCs w:val="28"/>
        </w:rPr>
        <w:t>%).</w:t>
      </w:r>
    </w:p>
    <w:p w:rsidR="006714A6" w:rsidRPr="00873A4F" w:rsidRDefault="006714A6" w:rsidP="00F92447">
      <w:pPr>
        <w:ind w:firstLine="567"/>
        <w:rPr>
          <w:szCs w:val="28"/>
        </w:rPr>
      </w:pPr>
      <w:r w:rsidRPr="00873A4F">
        <w:rPr>
          <w:szCs w:val="28"/>
        </w:rPr>
        <w:t>Выполнение комплексных мероприятий по сокращению потерь воды, а именно: выявление и устранение утечек, хищений воды, замена изношенных сетей, планово-предупредительный ремонт систем водоподготовки и водоснабжения, оптимизация давления в сети путем установки частотных преобразователей, а также мероприятий</w:t>
      </w:r>
      <w:r>
        <w:rPr>
          <w:szCs w:val="28"/>
        </w:rPr>
        <w:t xml:space="preserve">  по энергосбережению, позволит снизить потери до 50</w:t>
      </w:r>
      <w:r w:rsidRPr="00873A4F">
        <w:rPr>
          <w:szCs w:val="28"/>
        </w:rPr>
        <w:t xml:space="preserve">% от поданной в сеть воды. </w:t>
      </w:r>
    </w:p>
    <w:p w:rsidR="006714A6" w:rsidRPr="00873A4F" w:rsidRDefault="006714A6" w:rsidP="00F92447">
      <w:pPr>
        <w:ind w:firstLine="567"/>
        <w:rPr>
          <w:szCs w:val="28"/>
        </w:rPr>
      </w:pPr>
      <w:r w:rsidRPr="00873A4F">
        <w:rPr>
          <w:szCs w:val="28"/>
        </w:rPr>
        <w:t xml:space="preserve">Дальнейшая реализация таких мероприятий, а также выполнение требований ФЗ-261 «Об энергосбережении…» позволит и в дальнейшем сокращать потери воды. </w:t>
      </w:r>
    </w:p>
    <w:p w:rsidR="006714A6" w:rsidRDefault="006714A6" w:rsidP="00F92447">
      <w:pPr>
        <w:ind w:firstLine="567"/>
        <w:rPr>
          <w:szCs w:val="28"/>
        </w:rPr>
      </w:pPr>
      <w:r w:rsidRPr="00873A4F">
        <w:rPr>
          <w:szCs w:val="28"/>
        </w:rPr>
        <w:t xml:space="preserve">В результате совместной работы служб по ежедневному контролю, комплексному обследованию, выявлению скрытых утечек, удалось снизить объем нереализованной воды. В дальнейшем с учетом мероприятий по снижению потерь воды, а также повсеместной установки общедомовых приборов учета в соответствии с ФЗ-261 «Об энергосбережении…», ожидаемые показатели по объему нереализованной воды уменьшатся, в том числе за счет сокращения коммерческих потерь воды. </w:t>
      </w:r>
    </w:p>
    <w:p w:rsidR="006714A6" w:rsidRPr="008E7F4E" w:rsidRDefault="006714A6" w:rsidP="00371B06">
      <w:pPr>
        <w:rPr>
          <w:szCs w:val="28"/>
        </w:rPr>
      </w:pPr>
    </w:p>
    <w:p w:rsidR="006714A6" w:rsidRPr="008E7F4E" w:rsidRDefault="006714A6" w:rsidP="00052D7B">
      <w:pPr>
        <w:pStyle w:val="Heading2"/>
      </w:pPr>
      <w:bookmarkStart w:id="49" w:name="_Toc391384246"/>
      <w:bookmarkStart w:id="50" w:name="_Toc442713013"/>
      <w:r w:rsidRPr="008E7F4E">
        <w:t>н) перспективные балансы водоснабжения и водоотведения (общий - баланс подачи и реализации питьевой, технической воды, территориальный - баланс подачи питьевой, технической воды по технологическим зонам водоснабжения, структурный - баланс реализации питьевой, технической воды по группам абонентов);</w:t>
      </w:r>
      <w:bookmarkEnd w:id="49"/>
      <w:bookmarkEnd w:id="50"/>
    </w:p>
    <w:p w:rsidR="006714A6" w:rsidRDefault="006714A6" w:rsidP="00F92447">
      <w:pPr>
        <w:ind w:firstLine="567"/>
        <w:rPr>
          <w:szCs w:val="28"/>
        </w:rPr>
      </w:pPr>
      <w:bookmarkStart w:id="51" w:name="_Toc391384247"/>
      <w:r>
        <w:rPr>
          <w:szCs w:val="28"/>
        </w:rPr>
        <w:t xml:space="preserve">Территориально на перспективу схема водоснабжения не делится. Перспективный баланс составлен на основе потребления воды только жилой застройки. </w:t>
      </w:r>
    </w:p>
    <w:p w:rsidR="006714A6" w:rsidRDefault="006714A6" w:rsidP="00F92447">
      <w:pPr>
        <w:ind w:firstLine="567"/>
        <w:rPr>
          <w:szCs w:val="28"/>
        </w:rPr>
      </w:pPr>
    </w:p>
    <w:p w:rsidR="006714A6" w:rsidRPr="008E7F4E" w:rsidRDefault="006714A6" w:rsidP="00052D7B">
      <w:pPr>
        <w:pStyle w:val="Heading2"/>
      </w:pPr>
      <w:bookmarkStart w:id="52" w:name="_Toc442713014"/>
      <w:r w:rsidRPr="008E7F4E">
        <w:t xml:space="preserve">о) расчет требуемой мощности водозаборных и очистных сооружений исходя из данных о перспективном потреблении </w:t>
      </w:r>
      <w:r>
        <w:t>п</w:t>
      </w:r>
      <w:r w:rsidRPr="008E7F4E">
        <w:t>итьевой, технической воды и величины потерь питьевой, технической воды при ее транспортировке с указанием требуемых объемов подачи и потребления  питьевой, технической воды, дефицита (резерва) мощностей по технологическим зонам с разбивкой по годам;</w:t>
      </w:r>
      <w:bookmarkEnd w:id="51"/>
      <w:bookmarkEnd w:id="52"/>
    </w:p>
    <w:p w:rsidR="006714A6" w:rsidRPr="008E7F4E" w:rsidRDefault="006714A6" w:rsidP="001D7F25">
      <w:pPr>
        <w:spacing w:line="276" w:lineRule="auto"/>
        <w:ind w:firstLine="567"/>
        <w:rPr>
          <w:szCs w:val="28"/>
        </w:rPr>
      </w:pPr>
      <w:r w:rsidRPr="00182DBB">
        <w:rPr>
          <w:szCs w:val="28"/>
        </w:rPr>
        <w:t>В настоящее время</w:t>
      </w:r>
      <w:r w:rsidRPr="008E7F4E">
        <w:rPr>
          <w:szCs w:val="28"/>
        </w:rPr>
        <w:t xml:space="preserve"> потребляемая мощность водопроводной сети </w:t>
      </w:r>
      <w:r>
        <w:rPr>
          <w:szCs w:val="28"/>
        </w:rPr>
        <w:t>с. Новобибеево</w:t>
      </w:r>
      <w:r w:rsidRPr="008E7F4E">
        <w:rPr>
          <w:szCs w:val="28"/>
        </w:rPr>
        <w:t xml:space="preserve"> принимается </w:t>
      </w:r>
      <w:r>
        <w:rPr>
          <w:szCs w:val="28"/>
        </w:rPr>
        <w:t>27</w:t>
      </w:r>
      <w:r>
        <w:rPr>
          <w:rFonts w:eastAsia="TimesNewRomanPSMT"/>
          <w:szCs w:val="28"/>
        </w:rPr>
        <w:t>,3</w:t>
      </w:r>
      <w:r w:rsidRPr="008E7F4E">
        <w:rPr>
          <w:rFonts w:eastAsia="TimesNewRomanPSMT"/>
          <w:szCs w:val="28"/>
        </w:rPr>
        <w:t xml:space="preserve"> м</w:t>
      </w:r>
      <w:r w:rsidRPr="008E7F4E">
        <w:rPr>
          <w:rFonts w:eastAsia="TimesNewRomanPSMT"/>
          <w:szCs w:val="28"/>
          <w:vertAlign w:val="superscript"/>
        </w:rPr>
        <w:t>3</w:t>
      </w:r>
      <w:r w:rsidRPr="008E7F4E">
        <w:rPr>
          <w:rFonts w:eastAsia="TimesNewRomanPSMT"/>
          <w:szCs w:val="28"/>
        </w:rPr>
        <w:t>/сут.</w:t>
      </w:r>
      <w:r w:rsidRPr="008E7F4E">
        <w:rPr>
          <w:szCs w:val="28"/>
        </w:rPr>
        <w:t xml:space="preserve"> Увеличение требуемой мощности с учетом увеличения численности населения поселка не превысит </w:t>
      </w:r>
      <w:r>
        <w:rPr>
          <w:szCs w:val="28"/>
        </w:rPr>
        <w:t>34</w:t>
      </w:r>
      <w:r>
        <w:rPr>
          <w:rFonts w:eastAsia="TimesNewRomanPSMT"/>
          <w:szCs w:val="28"/>
        </w:rPr>
        <w:t>,10</w:t>
      </w:r>
      <w:r w:rsidRPr="008E7F4E">
        <w:rPr>
          <w:rFonts w:eastAsia="TimesNewRomanPSMT"/>
          <w:szCs w:val="28"/>
        </w:rPr>
        <w:t xml:space="preserve"> м</w:t>
      </w:r>
      <w:r w:rsidRPr="008E7F4E">
        <w:rPr>
          <w:rFonts w:eastAsia="TimesNewRomanPSMT"/>
          <w:szCs w:val="28"/>
          <w:vertAlign w:val="superscript"/>
        </w:rPr>
        <w:t>3</w:t>
      </w:r>
      <w:r w:rsidRPr="008E7F4E">
        <w:rPr>
          <w:rFonts w:eastAsia="TimesNewRomanPSMT"/>
          <w:szCs w:val="28"/>
        </w:rPr>
        <w:t>/сут</w:t>
      </w:r>
      <w:r w:rsidRPr="008E7F4E">
        <w:rPr>
          <w:szCs w:val="28"/>
        </w:rPr>
        <w:t xml:space="preserve">. </w:t>
      </w:r>
      <w:r w:rsidRPr="006E306E">
        <w:rPr>
          <w:szCs w:val="28"/>
        </w:rPr>
        <w:t>Дефицита производственных мощностей водозаборных сооружений в населенном пункте  нет.</w:t>
      </w:r>
    </w:p>
    <w:p w:rsidR="006714A6" w:rsidRPr="008E7F4E" w:rsidRDefault="006714A6" w:rsidP="007472BD">
      <w:pPr>
        <w:ind w:firstLine="567"/>
        <w:rPr>
          <w:szCs w:val="28"/>
        </w:rPr>
      </w:pPr>
    </w:p>
    <w:p w:rsidR="006714A6" w:rsidRPr="008E7F4E" w:rsidRDefault="006714A6" w:rsidP="00052D7B">
      <w:pPr>
        <w:pStyle w:val="Heading2"/>
      </w:pPr>
      <w:bookmarkStart w:id="53" w:name="_Toc391384248"/>
      <w:bookmarkStart w:id="54" w:name="_Toc442713015"/>
      <w:r w:rsidRPr="008E7F4E">
        <w:t>п) наименование организации, которая наделена статусом гарантирующей организации.</w:t>
      </w:r>
      <w:bookmarkEnd w:id="53"/>
      <w:bookmarkEnd w:id="54"/>
    </w:p>
    <w:p w:rsidR="006714A6" w:rsidRPr="00182DBB" w:rsidRDefault="006714A6" w:rsidP="00DF4EBC">
      <w:pPr>
        <w:shd w:val="clear" w:color="auto" w:fill="FFFFFF"/>
        <w:ind w:right="-142" w:firstLine="709"/>
        <w:contextualSpacing/>
        <w:rPr>
          <w:szCs w:val="28"/>
        </w:rPr>
      </w:pPr>
      <w:bookmarkStart w:id="55" w:name="_Toc391384249"/>
      <w:r w:rsidRPr="00182DBB">
        <w:rPr>
          <w:szCs w:val="28"/>
        </w:rPr>
        <w:t xml:space="preserve">В настоящее время ресурсоснабжающей организацией в сфере хозяйственно-питьевого водоснабжения является </w:t>
      </w:r>
      <w:r w:rsidRPr="003C297D">
        <w:rPr>
          <w:szCs w:val="28"/>
        </w:rPr>
        <w:t>МУП</w:t>
      </w:r>
      <w:r>
        <w:rPr>
          <w:szCs w:val="28"/>
        </w:rPr>
        <w:t xml:space="preserve"> </w:t>
      </w:r>
      <w:r w:rsidRPr="003C297D">
        <w:rPr>
          <w:szCs w:val="28"/>
        </w:rPr>
        <w:t>«</w:t>
      </w:r>
      <w:r>
        <w:rPr>
          <w:szCs w:val="28"/>
        </w:rPr>
        <w:t>Уют</w:t>
      </w:r>
      <w:r w:rsidRPr="003C297D">
        <w:rPr>
          <w:szCs w:val="28"/>
        </w:rPr>
        <w:t>»</w:t>
      </w:r>
      <w:r>
        <w:rPr>
          <w:szCs w:val="28"/>
        </w:rPr>
        <w:t>.</w:t>
      </w:r>
    </w:p>
    <w:p w:rsidR="006714A6" w:rsidRPr="00195099" w:rsidRDefault="006714A6" w:rsidP="008A4FFF">
      <w:pPr>
        <w:pStyle w:val="Heading1"/>
        <w:keepLines/>
        <w:numPr>
          <w:ilvl w:val="0"/>
          <w:numId w:val="10"/>
        </w:numPr>
        <w:spacing w:before="480" w:after="0"/>
        <w:ind w:left="1134" w:hanging="283"/>
        <w:rPr>
          <w:rFonts w:ascii="Times New Roman" w:hAnsi="Times New Roman"/>
          <w:sz w:val="28"/>
          <w:szCs w:val="28"/>
        </w:rPr>
      </w:pPr>
      <w:bookmarkStart w:id="56" w:name="_Toc442713016"/>
      <w:r w:rsidRPr="00195099">
        <w:rPr>
          <w:rFonts w:ascii="Times New Roman" w:hAnsi="Times New Roman"/>
          <w:sz w:val="28"/>
          <w:szCs w:val="28"/>
        </w:rPr>
        <w:t>Раздел "Предложения по строительству, реконструкции и модернизации объектов централизованных систем водоснабжения"</w:t>
      </w:r>
      <w:bookmarkEnd w:id="55"/>
      <w:bookmarkEnd w:id="56"/>
    </w:p>
    <w:p w:rsidR="006714A6" w:rsidRPr="008E7F4E" w:rsidRDefault="006714A6" w:rsidP="00625F12">
      <w:pPr>
        <w:rPr>
          <w:color w:val="FF0000"/>
        </w:rPr>
      </w:pPr>
    </w:p>
    <w:p w:rsidR="006714A6" w:rsidRPr="008E7F4E" w:rsidRDefault="006714A6" w:rsidP="00052D7B">
      <w:pPr>
        <w:pStyle w:val="Heading2"/>
      </w:pPr>
      <w:bookmarkStart w:id="57" w:name="_Toc442713017"/>
      <w:r w:rsidRPr="008E7F4E">
        <w:t>а) перечень основных мероприятий по реализации схем водоснабжения с разбивкой по годам;</w:t>
      </w:r>
      <w:bookmarkEnd w:id="57"/>
    </w:p>
    <w:p w:rsidR="006714A6" w:rsidRPr="00742312" w:rsidRDefault="006714A6" w:rsidP="00DF4EBC">
      <w:pPr>
        <w:shd w:val="clear" w:color="auto" w:fill="FFFFFF"/>
        <w:ind w:right="-142" w:firstLine="567"/>
        <w:contextualSpacing/>
        <w:rPr>
          <w:szCs w:val="28"/>
        </w:rPr>
      </w:pPr>
      <w:r w:rsidRPr="00742312">
        <w:rPr>
          <w:szCs w:val="28"/>
        </w:rPr>
        <w:t xml:space="preserve">В целях реализации схемы водоснабжения </w:t>
      </w:r>
      <w:r w:rsidRPr="00742312">
        <w:rPr>
          <w:color w:val="000000"/>
          <w:szCs w:val="28"/>
        </w:rPr>
        <w:t xml:space="preserve">населенного </w:t>
      </w:r>
      <w:r w:rsidRPr="00BC284E">
        <w:rPr>
          <w:color w:val="000000"/>
          <w:szCs w:val="28"/>
        </w:rPr>
        <w:t xml:space="preserve">пункта  до </w:t>
      </w:r>
      <w:r w:rsidRPr="009E4561">
        <w:rPr>
          <w:color w:val="000000"/>
          <w:szCs w:val="28"/>
        </w:rPr>
        <w:t>202</w:t>
      </w:r>
      <w:r>
        <w:rPr>
          <w:color w:val="000000"/>
          <w:szCs w:val="28"/>
        </w:rPr>
        <w:t>4</w:t>
      </w:r>
      <w:r w:rsidRPr="00BC284E">
        <w:rPr>
          <w:color w:val="000000"/>
          <w:szCs w:val="28"/>
        </w:rPr>
        <w:t xml:space="preserve"> года</w:t>
      </w:r>
      <w:r w:rsidRPr="00742312">
        <w:rPr>
          <w:szCs w:val="28"/>
        </w:rPr>
        <w:t xml:space="preserve"> необходимо выполнить комплекс мероприятий, направленных на обеспечение в полном объ</w:t>
      </w:r>
      <w:r w:rsidRPr="00742312">
        <w:rPr>
          <w:rFonts w:ascii="Tahoma" w:hAnsi="Tahoma" w:cs="Tahoma"/>
          <w:szCs w:val="28"/>
        </w:rPr>
        <w:t>ѐ</w:t>
      </w:r>
      <w:r w:rsidRPr="00742312">
        <w:rPr>
          <w:szCs w:val="28"/>
        </w:rPr>
        <w:t>ме необходимого резерва мощностей инженерно – технического обеспечения для развития объектов капитального строительств</w:t>
      </w:r>
      <w:r>
        <w:rPr>
          <w:szCs w:val="28"/>
        </w:rPr>
        <w:t xml:space="preserve">а и подключение новых абонентов. </w:t>
      </w:r>
      <w:r w:rsidRPr="00742312">
        <w:rPr>
          <w:szCs w:val="28"/>
        </w:rPr>
        <w:t xml:space="preserve"> Данные мероприятия можно разделить на следующие категории:</w:t>
      </w:r>
    </w:p>
    <w:p w:rsidR="006714A6" w:rsidRPr="00E30895" w:rsidRDefault="006714A6" w:rsidP="00DF4EBC">
      <w:pPr>
        <w:ind w:firstLine="567"/>
        <w:rPr>
          <w:color w:val="000000"/>
          <w:szCs w:val="28"/>
        </w:rPr>
      </w:pPr>
      <w:r w:rsidRPr="00E30895">
        <w:rPr>
          <w:color w:val="000000"/>
          <w:szCs w:val="28"/>
        </w:rPr>
        <w:t>- реконструкция и строительство водопроводных сетей – 2016-2018 гг.;</w:t>
      </w:r>
    </w:p>
    <w:p w:rsidR="006714A6" w:rsidRPr="00E30895" w:rsidRDefault="006714A6" w:rsidP="00DF4EBC">
      <w:pPr>
        <w:ind w:firstLine="567"/>
        <w:rPr>
          <w:color w:val="000000"/>
          <w:szCs w:val="28"/>
        </w:rPr>
      </w:pPr>
      <w:r w:rsidRPr="00E30895">
        <w:rPr>
          <w:color w:val="000000"/>
          <w:szCs w:val="28"/>
        </w:rPr>
        <w:t xml:space="preserve">- </w:t>
      </w:r>
      <w:r w:rsidRPr="00E30895">
        <w:rPr>
          <w:iCs/>
          <w:szCs w:val="28"/>
        </w:rPr>
        <w:t xml:space="preserve">установка блочно-модульной станции для очистки воды </w:t>
      </w:r>
      <w:r w:rsidRPr="00E30895">
        <w:rPr>
          <w:color w:val="000000"/>
          <w:szCs w:val="28"/>
        </w:rPr>
        <w:t>– 2017 г.;</w:t>
      </w:r>
    </w:p>
    <w:p w:rsidR="006714A6" w:rsidRPr="00E30895" w:rsidRDefault="006714A6" w:rsidP="00822591">
      <w:pPr>
        <w:ind w:firstLine="567"/>
        <w:rPr>
          <w:color w:val="000000"/>
          <w:szCs w:val="28"/>
        </w:rPr>
      </w:pPr>
      <w:r w:rsidRPr="00E30895">
        <w:rPr>
          <w:color w:val="000000"/>
          <w:szCs w:val="28"/>
        </w:rPr>
        <w:t>- демонтаж водонапорных башен – 2019- г.;</w:t>
      </w:r>
    </w:p>
    <w:p w:rsidR="006714A6" w:rsidRPr="00B608E9" w:rsidRDefault="006714A6" w:rsidP="00DF4EBC">
      <w:pPr>
        <w:ind w:firstLine="567"/>
        <w:rPr>
          <w:color w:val="000000"/>
          <w:szCs w:val="28"/>
        </w:rPr>
      </w:pPr>
      <w:r w:rsidRPr="00E30895">
        <w:rPr>
          <w:color w:val="000000"/>
          <w:szCs w:val="28"/>
        </w:rPr>
        <w:t>- предусмотреть установку приборов учета воды для всех потребителей населенного пункта  - 2016-2024 гг.</w:t>
      </w:r>
    </w:p>
    <w:p w:rsidR="006714A6" w:rsidRPr="008E7F4E" w:rsidRDefault="006714A6" w:rsidP="00E72812">
      <w:pPr>
        <w:autoSpaceDE w:val="0"/>
        <w:autoSpaceDN w:val="0"/>
        <w:adjustRightInd w:val="0"/>
        <w:ind w:firstLine="709"/>
      </w:pPr>
    </w:p>
    <w:p w:rsidR="006714A6" w:rsidRPr="008E7F4E" w:rsidRDefault="006714A6" w:rsidP="00052D7B">
      <w:pPr>
        <w:pStyle w:val="Heading2"/>
      </w:pPr>
      <w:bookmarkStart w:id="58" w:name="_Toc391384251"/>
      <w:bookmarkStart w:id="59" w:name="_Toc442713018"/>
      <w:r w:rsidRPr="008E7F4E">
        <w:t>б) 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водоотведения;</w:t>
      </w:r>
      <w:bookmarkEnd w:id="58"/>
      <w:bookmarkEnd w:id="59"/>
    </w:p>
    <w:p w:rsidR="006714A6" w:rsidRPr="008E7F4E" w:rsidRDefault="006714A6" w:rsidP="00776521">
      <w:pPr>
        <w:ind w:firstLine="567"/>
      </w:pPr>
      <w:r w:rsidRPr="008E7F4E">
        <w:t>При выдаче рекомендаций и предложений по строительству, реконструкции и выводу из эксплуатации объектов централизованных систем водоснабжения поселения, городского округа планируется решение следующих задач:</w:t>
      </w:r>
    </w:p>
    <w:p w:rsidR="006714A6" w:rsidRPr="008E7F4E" w:rsidRDefault="006714A6" w:rsidP="00776521">
      <w:pPr>
        <w:ind w:firstLine="567"/>
      </w:pPr>
      <w:r w:rsidRPr="008E7F4E">
        <w:t>а) обеспечение подачи абонентам определенного объема питьевой воды установленного качества;</w:t>
      </w:r>
    </w:p>
    <w:p w:rsidR="006714A6" w:rsidRPr="008E7F4E" w:rsidRDefault="006714A6" w:rsidP="00776521">
      <w:pPr>
        <w:ind w:firstLine="567"/>
      </w:pPr>
      <w:r w:rsidRPr="008E7F4E">
        <w:t>б) организация и обеспечение централизованного водоснабжения на территориях, где оно отсутствует;</w:t>
      </w:r>
    </w:p>
    <w:p w:rsidR="006714A6" w:rsidRPr="008E7F4E" w:rsidRDefault="006714A6" w:rsidP="00776521">
      <w:pPr>
        <w:ind w:firstLine="567"/>
      </w:pPr>
      <w:r w:rsidRPr="008E7F4E">
        <w:t>в) обеспечение водоснабжения объектов перспективной застройки населенного пункта;</w:t>
      </w:r>
    </w:p>
    <w:p w:rsidR="006714A6" w:rsidRPr="008E7F4E" w:rsidRDefault="006714A6" w:rsidP="00776521">
      <w:pPr>
        <w:ind w:firstLine="567"/>
      </w:pPr>
      <w:r w:rsidRPr="008E7F4E">
        <w:t>г) сокращение потерь воды при ее транспортировке;</w:t>
      </w:r>
    </w:p>
    <w:p w:rsidR="006714A6" w:rsidRPr="008E7F4E" w:rsidRDefault="006714A6" w:rsidP="00776521">
      <w:pPr>
        <w:ind w:firstLine="567"/>
      </w:pPr>
      <w:r w:rsidRPr="008E7F4E">
        <w:t>д) выполнение мероприятий, направленных на обеспечение соотв</w:t>
      </w:r>
      <w:r>
        <w:t xml:space="preserve">етствия качества питьевой воды </w:t>
      </w:r>
      <w:r w:rsidRPr="008E7F4E">
        <w:t>требованиям законодательства Российской Федерации;</w:t>
      </w:r>
    </w:p>
    <w:p w:rsidR="006714A6" w:rsidRPr="008E7F4E" w:rsidRDefault="006714A6" w:rsidP="00776521">
      <w:pPr>
        <w:ind w:firstLine="709"/>
        <w:rPr>
          <w:szCs w:val="28"/>
        </w:rPr>
      </w:pPr>
      <w:r w:rsidRPr="008E7F4E">
        <w:rPr>
          <w:szCs w:val="28"/>
        </w:rPr>
        <w:t>Источниками водоснабжения являются артезианские скважины. Вода в скважинах хорошего качества.</w:t>
      </w:r>
    </w:p>
    <w:p w:rsidR="006714A6" w:rsidRPr="008E7F4E" w:rsidRDefault="006714A6" w:rsidP="00776521">
      <w:pPr>
        <w:ind w:firstLine="709"/>
        <w:rPr>
          <w:szCs w:val="28"/>
        </w:rPr>
      </w:pPr>
      <w:r w:rsidRPr="008E7F4E">
        <w:rPr>
          <w:szCs w:val="28"/>
        </w:rPr>
        <w:t xml:space="preserve">Вокруг каждого источника хозяйственно-питьевого водоснабжения предусматриваются зоны санитарной охраны </w:t>
      </w:r>
      <w:r w:rsidRPr="008E7F4E">
        <w:rPr>
          <w:szCs w:val="28"/>
          <w:lang w:val="en-US"/>
        </w:rPr>
        <w:t>I</w:t>
      </w:r>
      <w:r w:rsidRPr="008E7F4E">
        <w:rPr>
          <w:szCs w:val="28"/>
        </w:rPr>
        <w:t xml:space="preserve">, </w:t>
      </w:r>
      <w:r w:rsidRPr="008E7F4E">
        <w:rPr>
          <w:szCs w:val="28"/>
          <w:lang w:val="en-US"/>
        </w:rPr>
        <w:t>II</w:t>
      </w:r>
      <w:r w:rsidRPr="008E7F4E">
        <w:rPr>
          <w:szCs w:val="28"/>
        </w:rPr>
        <w:t xml:space="preserve">, </w:t>
      </w:r>
      <w:r w:rsidRPr="008E7F4E">
        <w:rPr>
          <w:szCs w:val="28"/>
          <w:lang w:val="en-US"/>
        </w:rPr>
        <w:t>III</w:t>
      </w:r>
      <w:r w:rsidRPr="008E7F4E">
        <w:rPr>
          <w:szCs w:val="28"/>
        </w:rPr>
        <w:t xml:space="preserve"> поясов, с</w:t>
      </w:r>
      <w:r>
        <w:rPr>
          <w:szCs w:val="28"/>
        </w:rPr>
        <w:t>огласно СНиП 2.04.02-84*</w:t>
      </w:r>
      <w:r w:rsidRPr="008E7F4E">
        <w:rPr>
          <w:szCs w:val="28"/>
        </w:rPr>
        <w:t>.</w:t>
      </w:r>
    </w:p>
    <w:p w:rsidR="006714A6" w:rsidRDefault="006714A6" w:rsidP="00776521">
      <w:pPr>
        <w:ind w:firstLine="709"/>
        <w:rPr>
          <w:szCs w:val="28"/>
        </w:rPr>
      </w:pPr>
      <w:r w:rsidRPr="008E7F4E">
        <w:rPr>
          <w:szCs w:val="28"/>
        </w:rPr>
        <w:t>Нормы на хозяйственно-питьевое водопотребление приняты в соответствии со СНиП 2.04.02-84* «Водоснабжение. Наружные сети и сооружения».</w:t>
      </w:r>
    </w:p>
    <w:p w:rsidR="006714A6" w:rsidRPr="008E7F4E" w:rsidRDefault="006714A6" w:rsidP="00776521">
      <w:pPr>
        <w:ind w:firstLine="709"/>
        <w:rPr>
          <w:szCs w:val="28"/>
        </w:rPr>
      </w:pPr>
    </w:p>
    <w:p w:rsidR="006714A6" w:rsidRPr="008E7F4E" w:rsidRDefault="006714A6" w:rsidP="00052D7B">
      <w:pPr>
        <w:pStyle w:val="Heading2"/>
      </w:pPr>
      <w:bookmarkStart w:id="60" w:name="_Toc391384252"/>
      <w:bookmarkStart w:id="61" w:name="_Toc442713019"/>
      <w:r w:rsidRPr="008E7F4E">
        <w:t>в) сведения о вновь строящихся, реконструируемых и предлагаемых к выводу из эксплуатации объектах системы водоснабжения;</w:t>
      </w:r>
      <w:bookmarkEnd w:id="60"/>
      <w:bookmarkEnd w:id="61"/>
    </w:p>
    <w:p w:rsidR="006714A6" w:rsidRPr="002B1559" w:rsidRDefault="006714A6" w:rsidP="00CF437B">
      <w:pPr>
        <w:shd w:val="clear" w:color="auto" w:fill="FFFFFF"/>
        <w:ind w:firstLine="709"/>
        <w:contextualSpacing/>
        <w:rPr>
          <w:color w:val="000000"/>
          <w:szCs w:val="28"/>
        </w:rPr>
      </w:pPr>
      <w:r w:rsidRPr="002B1559">
        <w:rPr>
          <w:color w:val="000000"/>
          <w:szCs w:val="28"/>
        </w:rPr>
        <w:t xml:space="preserve">Целью всех мероприятий по новому строительству, реконструкции и техническому перевооружению объектов централизованной системы водоснабжения </w:t>
      </w:r>
      <w:r w:rsidRPr="00DF540C">
        <w:rPr>
          <w:color w:val="000000"/>
          <w:szCs w:val="28"/>
        </w:rPr>
        <w:t>населенного пункта</w:t>
      </w:r>
      <w:r>
        <w:rPr>
          <w:color w:val="000000"/>
          <w:sz w:val="26"/>
          <w:szCs w:val="26"/>
        </w:rPr>
        <w:t xml:space="preserve">  </w:t>
      </w:r>
      <w:r w:rsidRPr="002B1559">
        <w:rPr>
          <w:color w:val="000000"/>
          <w:szCs w:val="28"/>
        </w:rPr>
        <w:t xml:space="preserve">является бесперебойное снабжение </w:t>
      </w:r>
      <w:r>
        <w:rPr>
          <w:color w:val="000000"/>
          <w:szCs w:val="28"/>
        </w:rPr>
        <w:t xml:space="preserve">населенного пункта </w:t>
      </w:r>
      <w:r w:rsidRPr="002B1559">
        <w:rPr>
          <w:color w:val="000000"/>
          <w:szCs w:val="28"/>
        </w:rPr>
        <w:t xml:space="preserve"> питьевой водой, отвечающей требованиям новых нормативов качества, снижение аварийности, повышение энергетической эффективности оборудования, контроль и автоматическое регулирование процесса водоподготовки.</w:t>
      </w:r>
    </w:p>
    <w:p w:rsidR="006714A6" w:rsidRDefault="006714A6" w:rsidP="00CF437B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760B4D">
        <w:rPr>
          <w:color w:val="000000"/>
          <w:szCs w:val="28"/>
        </w:rPr>
        <w:t>Выполнение данных мероприятий позволит гарантировать устойчивую надежную работу водоочистных сооружений и получать качественную питьевую воду в количестве, необходимом для обеспечения жителей</w:t>
      </w:r>
      <w:r>
        <w:rPr>
          <w:color w:val="000000"/>
          <w:szCs w:val="28"/>
        </w:rPr>
        <w:t>.</w:t>
      </w:r>
    </w:p>
    <w:p w:rsidR="006714A6" w:rsidRPr="008E7F4E" w:rsidRDefault="006714A6" w:rsidP="00CF437B">
      <w:pPr>
        <w:ind w:firstLine="567"/>
        <w:rPr>
          <w:color w:val="FF0000"/>
          <w:lang w:eastAsia="en-US"/>
        </w:rPr>
      </w:pPr>
      <w:r w:rsidRPr="008E7F4E">
        <w:t>Вновь строящихся, реконструируемых и предлагаемых к выводу из эксплуатации объектов нет.</w:t>
      </w:r>
    </w:p>
    <w:p w:rsidR="006714A6" w:rsidRPr="008E7F4E" w:rsidRDefault="006714A6" w:rsidP="000E4772">
      <w:pPr>
        <w:rPr>
          <w:color w:val="FF0000"/>
          <w:lang w:eastAsia="en-US"/>
        </w:rPr>
      </w:pPr>
    </w:p>
    <w:p w:rsidR="006714A6" w:rsidRPr="008E7F4E" w:rsidRDefault="006714A6" w:rsidP="00052D7B">
      <w:pPr>
        <w:pStyle w:val="Heading2"/>
      </w:pPr>
      <w:bookmarkStart w:id="62" w:name="_Toc391384253"/>
      <w:bookmarkStart w:id="63" w:name="_Toc442713020"/>
      <w:r w:rsidRPr="008E7F4E">
        <w:t>г)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водоснабжение;</w:t>
      </w:r>
      <w:bookmarkEnd w:id="62"/>
      <w:bookmarkEnd w:id="63"/>
    </w:p>
    <w:p w:rsidR="006714A6" w:rsidRPr="008E7F4E" w:rsidRDefault="006714A6" w:rsidP="00CF437B">
      <w:pPr>
        <w:ind w:firstLine="567"/>
        <w:rPr>
          <w:color w:val="FF0000"/>
          <w:lang w:eastAsia="en-US"/>
        </w:rPr>
      </w:pPr>
      <w:r w:rsidRPr="008E7F4E">
        <w:t>Развитие систем диспетчеризации, телемеханизации и систем управления режимами водоснабжения не планируется.</w:t>
      </w:r>
    </w:p>
    <w:p w:rsidR="006714A6" w:rsidRPr="008E7F4E" w:rsidRDefault="006714A6" w:rsidP="000E4772">
      <w:pPr>
        <w:rPr>
          <w:color w:val="FF0000"/>
          <w:lang w:eastAsia="en-US"/>
        </w:rPr>
      </w:pPr>
    </w:p>
    <w:p w:rsidR="006714A6" w:rsidRPr="008E7F4E" w:rsidRDefault="006714A6" w:rsidP="00052D7B">
      <w:pPr>
        <w:pStyle w:val="Heading2"/>
      </w:pPr>
      <w:bookmarkStart w:id="64" w:name="_Toc391384254"/>
      <w:bookmarkStart w:id="65" w:name="_Toc442713021"/>
      <w:r w:rsidRPr="008E7F4E">
        <w:t>д) сведения об оснащенности зданий, строений, сооружений приборами учета воды и их применении при осуществлении расчетов за потребленную воду;</w:t>
      </w:r>
      <w:bookmarkEnd w:id="64"/>
      <w:bookmarkEnd w:id="65"/>
    </w:p>
    <w:p w:rsidR="006714A6" w:rsidRPr="003F13BF" w:rsidRDefault="006714A6" w:rsidP="00CF437B">
      <w:pPr>
        <w:shd w:val="clear" w:color="auto" w:fill="FFFFFF"/>
        <w:ind w:firstLine="567"/>
        <w:contextualSpacing/>
        <w:rPr>
          <w:szCs w:val="28"/>
        </w:rPr>
      </w:pPr>
      <w:r w:rsidRPr="00872D0F">
        <w:rPr>
          <w:szCs w:val="28"/>
        </w:rPr>
        <w:t>На сегодняшний день в населенном пункте  жители частично оснащены индивидуальными приборами учета воды.</w:t>
      </w:r>
    </w:p>
    <w:p w:rsidR="006714A6" w:rsidRPr="008E7F4E" w:rsidRDefault="006714A6" w:rsidP="00052D7B">
      <w:pPr>
        <w:pStyle w:val="Heading2"/>
      </w:pPr>
      <w:bookmarkStart w:id="66" w:name="_Toc391384255"/>
    </w:p>
    <w:p w:rsidR="006714A6" w:rsidRPr="008E7F4E" w:rsidRDefault="006714A6" w:rsidP="00052D7B">
      <w:pPr>
        <w:pStyle w:val="Heading2"/>
      </w:pPr>
      <w:bookmarkStart w:id="67" w:name="_Toc442713022"/>
      <w:r w:rsidRPr="008E7F4E">
        <w:t>е) описание вариантов маршрутов прохождения трубопроводов (</w:t>
      </w:r>
      <w:r>
        <w:t>трасс) по территории поселения</w:t>
      </w:r>
      <w:r w:rsidRPr="008E7F4E">
        <w:t xml:space="preserve"> и их обоснование;</w:t>
      </w:r>
      <w:bookmarkEnd w:id="66"/>
      <w:bookmarkEnd w:id="67"/>
    </w:p>
    <w:p w:rsidR="006714A6" w:rsidRPr="008E7F4E" w:rsidRDefault="006714A6" w:rsidP="00CF437B">
      <w:pPr>
        <w:ind w:firstLine="567"/>
        <w:rPr>
          <w:color w:val="FF0000"/>
          <w:lang w:eastAsia="en-US"/>
        </w:rPr>
      </w:pPr>
      <w:r w:rsidRPr="008E7F4E">
        <w:t>Маршруты прохождения трубопроводов</w:t>
      </w:r>
      <w:r>
        <w:t xml:space="preserve"> (трасс) по территории сельсовета</w:t>
      </w:r>
      <w:r w:rsidRPr="008E7F4E">
        <w:t xml:space="preserve"> будут совпадать с существующими маршрутами трубопроводов.</w:t>
      </w:r>
    </w:p>
    <w:p w:rsidR="006714A6" w:rsidRPr="008E7F4E" w:rsidRDefault="006714A6" w:rsidP="000E4772">
      <w:pPr>
        <w:rPr>
          <w:color w:val="FF0000"/>
          <w:lang w:eastAsia="en-US"/>
        </w:rPr>
      </w:pPr>
    </w:p>
    <w:p w:rsidR="006714A6" w:rsidRPr="008E7F4E" w:rsidRDefault="006714A6" w:rsidP="00052D7B">
      <w:pPr>
        <w:pStyle w:val="Heading2"/>
      </w:pPr>
      <w:bookmarkStart w:id="68" w:name="_Toc391384256"/>
      <w:bookmarkStart w:id="69" w:name="_Toc442713023"/>
      <w:r w:rsidRPr="008E7F4E">
        <w:t>ж) рекомендации о месте размещения насосных станций, резервуаров, водонапорных башен;</w:t>
      </w:r>
      <w:bookmarkEnd w:id="68"/>
      <w:bookmarkEnd w:id="69"/>
    </w:p>
    <w:p w:rsidR="006714A6" w:rsidRPr="00FE3FEA" w:rsidRDefault="006714A6" w:rsidP="00CF437B">
      <w:pPr>
        <w:shd w:val="clear" w:color="auto" w:fill="FFFFFF"/>
        <w:ind w:firstLine="567"/>
        <w:contextualSpacing/>
        <w:rPr>
          <w:color w:val="000000"/>
          <w:szCs w:val="28"/>
        </w:rPr>
      </w:pPr>
      <w:r w:rsidRPr="00FE3FEA">
        <w:rPr>
          <w:color w:val="000000"/>
          <w:szCs w:val="28"/>
        </w:rPr>
        <w:t xml:space="preserve">В </w:t>
      </w:r>
      <w:r>
        <w:rPr>
          <w:color w:val="000000"/>
          <w:szCs w:val="28"/>
        </w:rPr>
        <w:t>проекте</w:t>
      </w:r>
      <w:r w:rsidRPr="00FE3FEA">
        <w:rPr>
          <w:color w:val="000000"/>
          <w:szCs w:val="28"/>
        </w:rPr>
        <w:t xml:space="preserve"> рекомендуется </w:t>
      </w:r>
      <w:r>
        <w:rPr>
          <w:color w:val="000000"/>
          <w:szCs w:val="28"/>
        </w:rPr>
        <w:t xml:space="preserve">оставить все сооружения на территории где они расположены, с установкой на скважинах </w:t>
      </w:r>
      <w:r w:rsidRPr="003A58C1">
        <w:rPr>
          <w:color w:val="000000"/>
          <w:szCs w:val="28"/>
        </w:rPr>
        <w:t>водопроводных очистных сооружений.</w:t>
      </w:r>
    </w:p>
    <w:p w:rsidR="006714A6" w:rsidRPr="008E7F4E" w:rsidRDefault="006714A6" w:rsidP="000E4772">
      <w:pPr>
        <w:rPr>
          <w:color w:val="FF0000"/>
          <w:lang w:eastAsia="en-US"/>
        </w:rPr>
      </w:pPr>
    </w:p>
    <w:p w:rsidR="006714A6" w:rsidRPr="008E7F4E" w:rsidRDefault="006714A6" w:rsidP="00052D7B">
      <w:pPr>
        <w:pStyle w:val="Heading2"/>
      </w:pPr>
      <w:bookmarkStart w:id="70" w:name="_Toc391384257"/>
      <w:bookmarkStart w:id="71" w:name="_Toc442713024"/>
      <w:r w:rsidRPr="008E7F4E">
        <w:t>з) границы планируемых зон размещения объектов централизованных систем горячего водоснабжения, холодного водоснабжения;</w:t>
      </w:r>
      <w:bookmarkEnd w:id="70"/>
      <w:bookmarkEnd w:id="71"/>
    </w:p>
    <w:p w:rsidR="006714A6" w:rsidRPr="00FE3FEA" w:rsidRDefault="006714A6" w:rsidP="00CF437B">
      <w:pPr>
        <w:shd w:val="clear" w:color="auto" w:fill="FFFFFF"/>
        <w:ind w:firstLine="567"/>
        <w:contextualSpacing/>
        <w:rPr>
          <w:szCs w:val="28"/>
        </w:rPr>
      </w:pPr>
      <w:r w:rsidRPr="00FE3FEA">
        <w:rPr>
          <w:szCs w:val="28"/>
        </w:rPr>
        <w:t xml:space="preserve">Объекты централизованной схемы водоснабжения находятся в границах населенного пункта. </w:t>
      </w:r>
    </w:p>
    <w:p w:rsidR="006714A6" w:rsidRPr="008E7F4E" w:rsidRDefault="006714A6" w:rsidP="00CF437B">
      <w:pPr>
        <w:rPr>
          <w:color w:val="FF0000"/>
          <w:lang w:eastAsia="en-US"/>
        </w:rPr>
      </w:pPr>
    </w:p>
    <w:p w:rsidR="006714A6" w:rsidRPr="008E7F4E" w:rsidRDefault="006714A6" w:rsidP="00052D7B">
      <w:pPr>
        <w:pStyle w:val="Heading2"/>
      </w:pPr>
      <w:bookmarkStart w:id="72" w:name="_Toc391384258"/>
      <w:bookmarkStart w:id="73" w:name="_Toc442713025"/>
      <w:r w:rsidRPr="008E7F4E">
        <w:t>и) карты (схемы) существующего и планируемого размещения о</w:t>
      </w:r>
      <w:r>
        <w:t>бъектов централизованных систем</w:t>
      </w:r>
      <w:r w:rsidRPr="008E7F4E">
        <w:t xml:space="preserve"> холодного водоснабжения.</w:t>
      </w:r>
      <w:bookmarkEnd w:id="72"/>
      <w:bookmarkEnd w:id="73"/>
    </w:p>
    <w:p w:rsidR="006714A6" w:rsidRPr="008E7F4E" w:rsidRDefault="006714A6" w:rsidP="00CF437B">
      <w:pPr>
        <w:shd w:val="clear" w:color="auto" w:fill="FFFFFF"/>
        <w:snapToGrid/>
        <w:ind w:firstLine="567"/>
        <w:rPr>
          <w:szCs w:val="28"/>
        </w:rPr>
      </w:pPr>
      <w:r w:rsidRPr="008E7F4E">
        <w:rPr>
          <w:szCs w:val="28"/>
        </w:rPr>
        <w:t>Схем</w:t>
      </w:r>
      <w:r>
        <w:rPr>
          <w:szCs w:val="28"/>
        </w:rPr>
        <w:t>а</w:t>
      </w:r>
      <w:r w:rsidRPr="008E7F4E">
        <w:rPr>
          <w:szCs w:val="28"/>
        </w:rPr>
        <w:t xml:space="preserve"> водоснабжения </w:t>
      </w:r>
      <w:r>
        <w:rPr>
          <w:szCs w:val="28"/>
        </w:rPr>
        <w:t>с. Новобибеево</w:t>
      </w:r>
      <w:r w:rsidRPr="008E7F4E">
        <w:rPr>
          <w:szCs w:val="28"/>
        </w:rPr>
        <w:t xml:space="preserve"> представлен</w:t>
      </w:r>
      <w:r>
        <w:rPr>
          <w:szCs w:val="28"/>
        </w:rPr>
        <w:t>а в приложениях:</w:t>
      </w:r>
    </w:p>
    <w:p w:rsidR="006714A6" w:rsidRPr="00F77C57" w:rsidRDefault="006714A6" w:rsidP="008A4FFF">
      <w:pPr>
        <w:numPr>
          <w:ilvl w:val="0"/>
          <w:numId w:val="9"/>
        </w:numPr>
        <w:snapToGrid/>
        <w:ind w:left="851" w:hanging="284"/>
        <w:rPr>
          <w:szCs w:val="28"/>
        </w:rPr>
      </w:pPr>
      <w:r w:rsidRPr="00F77C57">
        <w:rPr>
          <w:szCs w:val="28"/>
        </w:rPr>
        <w:t xml:space="preserve">Приложение №1 </w:t>
      </w:r>
      <w:r>
        <w:rPr>
          <w:szCs w:val="28"/>
        </w:rPr>
        <w:t>С</w:t>
      </w:r>
      <w:r w:rsidRPr="00F77C57">
        <w:rPr>
          <w:szCs w:val="28"/>
        </w:rPr>
        <w:t xml:space="preserve">хема водоснабжения с. </w:t>
      </w:r>
      <w:r>
        <w:rPr>
          <w:szCs w:val="28"/>
        </w:rPr>
        <w:t>Новобибеево.</w:t>
      </w:r>
    </w:p>
    <w:p w:rsidR="006714A6" w:rsidRPr="00195099" w:rsidRDefault="006714A6" w:rsidP="008A4FFF">
      <w:pPr>
        <w:pStyle w:val="Heading1"/>
        <w:keepLines/>
        <w:numPr>
          <w:ilvl w:val="0"/>
          <w:numId w:val="10"/>
        </w:numPr>
        <w:spacing w:before="480" w:after="0"/>
        <w:ind w:left="1134" w:hanging="283"/>
        <w:rPr>
          <w:rFonts w:ascii="Times New Roman" w:hAnsi="Times New Roman"/>
          <w:sz w:val="28"/>
          <w:szCs w:val="28"/>
        </w:rPr>
      </w:pPr>
      <w:bookmarkStart w:id="74" w:name="_Toc442713026"/>
      <w:r w:rsidRPr="00195099">
        <w:rPr>
          <w:rFonts w:ascii="Times New Roman" w:hAnsi="Times New Roman"/>
          <w:sz w:val="28"/>
          <w:szCs w:val="28"/>
        </w:rPr>
        <w:t>Раздел "</w:t>
      </w:r>
      <w:r>
        <w:rPr>
          <w:rFonts w:ascii="Times New Roman" w:hAnsi="Times New Roman"/>
          <w:sz w:val="28"/>
          <w:szCs w:val="28"/>
        </w:rPr>
        <w:t xml:space="preserve">Экологические </w:t>
      </w:r>
      <w:r w:rsidRPr="00195099">
        <w:rPr>
          <w:rFonts w:ascii="Times New Roman" w:hAnsi="Times New Roman"/>
          <w:sz w:val="28"/>
          <w:szCs w:val="28"/>
        </w:rPr>
        <w:t xml:space="preserve">аспекты мероприятий по строительству, реконструкции и модернизации объектов централизованных систем </w:t>
      </w:r>
      <w:r>
        <w:rPr>
          <w:rFonts w:ascii="Times New Roman" w:hAnsi="Times New Roman"/>
          <w:sz w:val="28"/>
          <w:szCs w:val="28"/>
        </w:rPr>
        <w:t>водоснабжения</w:t>
      </w:r>
      <w:r w:rsidRPr="00195099">
        <w:rPr>
          <w:rFonts w:ascii="Times New Roman" w:hAnsi="Times New Roman"/>
          <w:sz w:val="28"/>
          <w:szCs w:val="28"/>
        </w:rPr>
        <w:t>"</w:t>
      </w:r>
      <w:bookmarkEnd w:id="74"/>
    </w:p>
    <w:p w:rsidR="006714A6" w:rsidRPr="008E7F4E" w:rsidRDefault="006714A6" w:rsidP="00413A13"/>
    <w:p w:rsidR="006714A6" w:rsidRPr="008E7F4E" w:rsidRDefault="006714A6" w:rsidP="00052D7B">
      <w:pPr>
        <w:pStyle w:val="Heading2"/>
      </w:pPr>
      <w:bookmarkStart w:id="75" w:name="_Toc391384260"/>
      <w:bookmarkStart w:id="76" w:name="_Toc442713027"/>
      <w:r w:rsidRPr="008E7F4E">
        <w:t>а)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(утилизации) промывных вод;</w:t>
      </w:r>
      <w:bookmarkEnd w:id="75"/>
      <w:bookmarkEnd w:id="76"/>
    </w:p>
    <w:p w:rsidR="006714A6" w:rsidRPr="008E7F4E" w:rsidRDefault="006714A6" w:rsidP="006969BF">
      <w:pPr>
        <w:shd w:val="clear" w:color="auto" w:fill="FFFFFF"/>
        <w:ind w:firstLine="567"/>
        <w:rPr>
          <w:szCs w:val="28"/>
        </w:rPr>
      </w:pPr>
      <w:r w:rsidRPr="008E7F4E">
        <w:rPr>
          <w:szCs w:val="28"/>
        </w:rPr>
        <w:t xml:space="preserve">В период реконструкции и нового строительства необходимо предусмотреть следующие мероприятия, влияющие на экологические аспекты состояния </w:t>
      </w:r>
      <w:r>
        <w:rPr>
          <w:szCs w:val="28"/>
        </w:rPr>
        <w:t>Новобибеевского</w:t>
      </w:r>
      <w:r w:rsidRPr="008E7F4E">
        <w:rPr>
          <w:szCs w:val="28"/>
        </w:rPr>
        <w:t xml:space="preserve"> сельсовета:</w:t>
      </w:r>
    </w:p>
    <w:p w:rsidR="006714A6" w:rsidRPr="008E7F4E" w:rsidRDefault="006714A6" w:rsidP="008A4FFF">
      <w:pPr>
        <w:numPr>
          <w:ilvl w:val="0"/>
          <w:numId w:val="2"/>
        </w:numPr>
        <w:shd w:val="clear" w:color="auto" w:fill="FFFFFF"/>
        <w:tabs>
          <w:tab w:val="clear" w:pos="709"/>
          <w:tab w:val="num" w:pos="426"/>
        </w:tabs>
        <w:ind w:left="567" w:firstLine="0"/>
        <w:rPr>
          <w:szCs w:val="28"/>
        </w:rPr>
      </w:pPr>
      <w:r w:rsidRPr="008E7F4E">
        <w:rPr>
          <w:szCs w:val="28"/>
        </w:rPr>
        <w:t>вынимаемый грунт складируется в специально отведённом месте и в минимальные сроки используется для обратной засыпки;</w:t>
      </w:r>
    </w:p>
    <w:p w:rsidR="006714A6" w:rsidRPr="008E7F4E" w:rsidRDefault="006714A6" w:rsidP="008A4FFF">
      <w:pPr>
        <w:numPr>
          <w:ilvl w:val="0"/>
          <w:numId w:val="2"/>
        </w:numPr>
        <w:shd w:val="clear" w:color="auto" w:fill="FFFFFF"/>
        <w:tabs>
          <w:tab w:val="left" w:pos="567"/>
        </w:tabs>
        <w:ind w:left="567" w:firstLine="0"/>
        <w:rPr>
          <w:szCs w:val="28"/>
        </w:rPr>
      </w:pPr>
      <w:r w:rsidRPr="008E7F4E">
        <w:rPr>
          <w:szCs w:val="28"/>
        </w:rPr>
        <w:t>строительный мусор вывозится на специальные полигоны;</w:t>
      </w:r>
    </w:p>
    <w:p w:rsidR="006714A6" w:rsidRPr="008E7F4E" w:rsidRDefault="006714A6" w:rsidP="008A4FFF">
      <w:pPr>
        <w:numPr>
          <w:ilvl w:val="0"/>
          <w:numId w:val="2"/>
        </w:numPr>
        <w:shd w:val="clear" w:color="auto" w:fill="FFFFFF"/>
        <w:tabs>
          <w:tab w:val="clear" w:pos="709"/>
          <w:tab w:val="num" w:pos="567"/>
        </w:tabs>
        <w:ind w:left="567" w:firstLine="0"/>
        <w:rPr>
          <w:szCs w:val="28"/>
        </w:rPr>
      </w:pPr>
      <w:r w:rsidRPr="008E7F4E">
        <w:rPr>
          <w:szCs w:val="28"/>
        </w:rPr>
        <w:t>технический контроль в период вынужденного простоя или технологического перерыва;</w:t>
      </w:r>
    </w:p>
    <w:p w:rsidR="006714A6" w:rsidRPr="008E7F4E" w:rsidRDefault="006714A6" w:rsidP="008A4FFF">
      <w:pPr>
        <w:numPr>
          <w:ilvl w:val="0"/>
          <w:numId w:val="2"/>
        </w:numPr>
        <w:shd w:val="clear" w:color="auto" w:fill="FFFFFF"/>
        <w:ind w:left="567" w:firstLine="0"/>
        <w:rPr>
          <w:szCs w:val="28"/>
        </w:rPr>
      </w:pPr>
      <w:r w:rsidRPr="008E7F4E">
        <w:rPr>
          <w:szCs w:val="28"/>
        </w:rPr>
        <w:t>стоянка техники разрешается только при неработающем двигателе;</w:t>
      </w:r>
    </w:p>
    <w:p w:rsidR="006714A6" w:rsidRPr="008E7F4E" w:rsidRDefault="006714A6" w:rsidP="008A4FFF">
      <w:pPr>
        <w:numPr>
          <w:ilvl w:val="0"/>
          <w:numId w:val="2"/>
        </w:numPr>
        <w:shd w:val="clear" w:color="auto" w:fill="FFFFFF"/>
        <w:tabs>
          <w:tab w:val="clear" w:pos="709"/>
          <w:tab w:val="num" w:pos="567"/>
        </w:tabs>
        <w:ind w:left="567" w:firstLine="0"/>
        <w:rPr>
          <w:szCs w:val="28"/>
        </w:rPr>
      </w:pPr>
      <w:r w:rsidRPr="008E7F4E">
        <w:rPr>
          <w:szCs w:val="28"/>
        </w:rPr>
        <w:t>по окончании работ по реконструкции и новому строительству все временные сооружения строительной площадки подлежат разборке и вывозу;</w:t>
      </w:r>
    </w:p>
    <w:p w:rsidR="006714A6" w:rsidRPr="008E7F4E" w:rsidRDefault="006714A6" w:rsidP="008A4FFF">
      <w:pPr>
        <w:numPr>
          <w:ilvl w:val="0"/>
          <w:numId w:val="2"/>
        </w:numPr>
        <w:shd w:val="clear" w:color="auto" w:fill="FFFFFF"/>
        <w:tabs>
          <w:tab w:val="clear" w:pos="709"/>
          <w:tab w:val="num" w:pos="567"/>
        </w:tabs>
        <w:ind w:left="567" w:firstLine="0"/>
        <w:rPr>
          <w:color w:val="000000"/>
          <w:szCs w:val="28"/>
        </w:rPr>
      </w:pPr>
      <w:r w:rsidRPr="008E7F4E">
        <w:rPr>
          <w:szCs w:val="28"/>
        </w:rPr>
        <w:t>по окончании работ по реконструкции и новому строительству восстанавливается растительный слой.</w:t>
      </w:r>
    </w:p>
    <w:p w:rsidR="006714A6" w:rsidRPr="008E7F4E" w:rsidRDefault="006714A6" w:rsidP="006969BF">
      <w:pPr>
        <w:ind w:firstLine="567"/>
        <w:rPr>
          <w:szCs w:val="28"/>
        </w:rPr>
      </w:pPr>
      <w:r w:rsidRPr="008E7F4E">
        <w:rPr>
          <w:szCs w:val="28"/>
        </w:rPr>
        <w:t>В целях предотвращения загрязнения, засорения и истощения водных ресурсов необходимо осуществление мероприятий по их охране. Так, в соответствии с Водным кодексом Российской Федерации в границах водоохранных зон запрещаются:</w:t>
      </w:r>
    </w:p>
    <w:p w:rsidR="006714A6" w:rsidRPr="008E7F4E" w:rsidRDefault="006714A6" w:rsidP="008A4FFF">
      <w:pPr>
        <w:pStyle w:val="ListParagraph"/>
        <w:numPr>
          <w:ilvl w:val="0"/>
          <w:numId w:val="5"/>
        </w:numPr>
        <w:tabs>
          <w:tab w:val="clear" w:pos="709"/>
          <w:tab w:val="num" w:pos="567"/>
        </w:tabs>
        <w:ind w:left="567" w:firstLine="0"/>
        <w:rPr>
          <w:sz w:val="28"/>
          <w:szCs w:val="28"/>
        </w:rPr>
      </w:pPr>
      <w:r w:rsidRPr="008E7F4E">
        <w:rPr>
          <w:sz w:val="28"/>
          <w:szCs w:val="28"/>
        </w:rPr>
        <w:t>использование сточных вод для удобрения почв;</w:t>
      </w:r>
    </w:p>
    <w:p w:rsidR="006714A6" w:rsidRPr="008E7F4E" w:rsidRDefault="006714A6" w:rsidP="008A4FFF">
      <w:pPr>
        <w:pStyle w:val="ListParagraph"/>
        <w:numPr>
          <w:ilvl w:val="0"/>
          <w:numId w:val="5"/>
        </w:numPr>
        <w:tabs>
          <w:tab w:val="clear" w:pos="709"/>
          <w:tab w:val="num" w:pos="567"/>
        </w:tabs>
        <w:ind w:left="567" w:firstLine="0"/>
        <w:rPr>
          <w:sz w:val="28"/>
          <w:szCs w:val="28"/>
        </w:rPr>
      </w:pPr>
      <w:r w:rsidRPr="008E7F4E">
        <w:rPr>
          <w:sz w:val="28"/>
          <w:szCs w:val="28"/>
        </w:rPr>
        <w:t>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6714A6" w:rsidRPr="008E7F4E" w:rsidRDefault="006714A6" w:rsidP="008A4FFF">
      <w:pPr>
        <w:pStyle w:val="ListParagraph"/>
        <w:numPr>
          <w:ilvl w:val="0"/>
          <w:numId w:val="5"/>
        </w:numPr>
        <w:tabs>
          <w:tab w:val="clear" w:pos="709"/>
          <w:tab w:val="num" w:pos="567"/>
        </w:tabs>
        <w:ind w:left="567" w:firstLine="0"/>
        <w:rPr>
          <w:sz w:val="28"/>
          <w:szCs w:val="28"/>
        </w:rPr>
      </w:pPr>
      <w:r w:rsidRPr="008E7F4E">
        <w:rPr>
          <w:sz w:val="28"/>
          <w:szCs w:val="28"/>
        </w:rPr>
        <w:t>осуществление авиационных мер по борьбе с вредителями и болезнями растений;</w:t>
      </w:r>
    </w:p>
    <w:p w:rsidR="006714A6" w:rsidRPr="008E7F4E" w:rsidRDefault="006714A6" w:rsidP="008A4FFF">
      <w:pPr>
        <w:pStyle w:val="ListParagraph"/>
        <w:numPr>
          <w:ilvl w:val="0"/>
          <w:numId w:val="5"/>
        </w:numPr>
        <w:tabs>
          <w:tab w:val="clear" w:pos="709"/>
          <w:tab w:val="num" w:pos="567"/>
        </w:tabs>
        <w:ind w:left="567" w:firstLine="0"/>
        <w:rPr>
          <w:sz w:val="28"/>
          <w:szCs w:val="28"/>
        </w:rPr>
      </w:pPr>
      <w:r w:rsidRPr="008E7F4E">
        <w:rPr>
          <w:sz w:val="28"/>
          <w:szCs w:val="28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6714A6" w:rsidRPr="008E7F4E" w:rsidRDefault="006714A6" w:rsidP="006969BF">
      <w:pPr>
        <w:ind w:firstLine="567"/>
        <w:rPr>
          <w:szCs w:val="28"/>
        </w:rPr>
      </w:pPr>
      <w:r w:rsidRPr="008E7F4E">
        <w:rPr>
          <w:szCs w:val="28"/>
        </w:rPr>
        <w:t>В границах водоохранных зон допускаются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6714A6" w:rsidRPr="008E7F4E" w:rsidRDefault="006714A6" w:rsidP="006969BF">
      <w:pPr>
        <w:ind w:firstLine="567"/>
        <w:rPr>
          <w:szCs w:val="28"/>
        </w:rPr>
      </w:pPr>
      <w:r w:rsidRPr="008E7F4E">
        <w:rPr>
          <w:szCs w:val="28"/>
        </w:rPr>
        <w:t>В границах прибрежных защитных полос запрещаются:</w:t>
      </w:r>
    </w:p>
    <w:p w:rsidR="006714A6" w:rsidRPr="008E7F4E" w:rsidRDefault="006714A6" w:rsidP="008A4FFF">
      <w:pPr>
        <w:pStyle w:val="ListParagraph"/>
        <w:numPr>
          <w:ilvl w:val="0"/>
          <w:numId w:val="6"/>
        </w:numPr>
        <w:tabs>
          <w:tab w:val="clear" w:pos="709"/>
          <w:tab w:val="num" w:pos="567"/>
        </w:tabs>
        <w:ind w:left="567" w:firstLine="0"/>
        <w:rPr>
          <w:sz w:val="28"/>
          <w:szCs w:val="28"/>
        </w:rPr>
      </w:pPr>
      <w:r w:rsidRPr="008E7F4E">
        <w:rPr>
          <w:sz w:val="28"/>
          <w:szCs w:val="28"/>
        </w:rPr>
        <w:t>распашка земель;</w:t>
      </w:r>
    </w:p>
    <w:p w:rsidR="006714A6" w:rsidRPr="008E7F4E" w:rsidRDefault="006714A6" w:rsidP="008A4FFF">
      <w:pPr>
        <w:pStyle w:val="ListParagraph"/>
        <w:numPr>
          <w:ilvl w:val="0"/>
          <w:numId w:val="6"/>
        </w:numPr>
        <w:tabs>
          <w:tab w:val="clear" w:pos="709"/>
          <w:tab w:val="num" w:pos="567"/>
        </w:tabs>
        <w:ind w:left="567" w:firstLine="0"/>
        <w:rPr>
          <w:sz w:val="28"/>
          <w:szCs w:val="28"/>
        </w:rPr>
      </w:pPr>
      <w:r w:rsidRPr="008E7F4E">
        <w:rPr>
          <w:sz w:val="28"/>
          <w:szCs w:val="28"/>
        </w:rPr>
        <w:t>размещение отвалов размываемых грунтов;</w:t>
      </w:r>
    </w:p>
    <w:p w:rsidR="006714A6" w:rsidRPr="008E7F4E" w:rsidRDefault="006714A6" w:rsidP="008A4FFF">
      <w:pPr>
        <w:pStyle w:val="ListParagraph"/>
        <w:numPr>
          <w:ilvl w:val="0"/>
          <w:numId w:val="6"/>
        </w:numPr>
        <w:tabs>
          <w:tab w:val="clear" w:pos="709"/>
          <w:tab w:val="num" w:pos="567"/>
        </w:tabs>
        <w:ind w:left="567" w:firstLine="0"/>
        <w:rPr>
          <w:sz w:val="28"/>
          <w:szCs w:val="28"/>
        </w:rPr>
      </w:pPr>
      <w:r w:rsidRPr="008E7F4E">
        <w:rPr>
          <w:sz w:val="28"/>
          <w:szCs w:val="28"/>
        </w:rPr>
        <w:t>выпас сельскохозяйственных животных и организация для них летних</w:t>
      </w:r>
      <w:r>
        <w:rPr>
          <w:sz w:val="28"/>
          <w:szCs w:val="28"/>
        </w:rPr>
        <w:t xml:space="preserve"> </w:t>
      </w:r>
      <w:r w:rsidRPr="008E7F4E">
        <w:rPr>
          <w:sz w:val="28"/>
          <w:szCs w:val="28"/>
        </w:rPr>
        <w:t>лагерей, ванн.</w:t>
      </w:r>
    </w:p>
    <w:p w:rsidR="006714A6" w:rsidRPr="008E7F4E" w:rsidRDefault="006714A6" w:rsidP="006969BF">
      <w:pPr>
        <w:ind w:firstLine="567"/>
        <w:rPr>
          <w:szCs w:val="28"/>
        </w:rPr>
      </w:pPr>
      <w:r w:rsidRPr="008E7F4E">
        <w:rPr>
          <w:szCs w:val="28"/>
        </w:rPr>
        <w:t>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законодательством.</w:t>
      </w:r>
    </w:p>
    <w:p w:rsidR="006714A6" w:rsidRPr="008E7F4E" w:rsidRDefault="006714A6" w:rsidP="006D0F31">
      <w:pPr>
        <w:jc w:val="center"/>
        <w:rPr>
          <w:b/>
        </w:rPr>
      </w:pPr>
    </w:p>
    <w:p w:rsidR="006714A6" w:rsidRPr="008E7F4E" w:rsidRDefault="006714A6" w:rsidP="00052D7B">
      <w:pPr>
        <w:pStyle w:val="Heading2"/>
      </w:pPr>
      <w:bookmarkStart w:id="77" w:name="_Toc391384261"/>
      <w:bookmarkStart w:id="78" w:name="_Toc442713028"/>
      <w:r w:rsidRPr="008E7F4E">
        <w:t>б) сведения о мерах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 (хлор и др.).</w:t>
      </w:r>
      <w:bookmarkEnd w:id="77"/>
      <w:bookmarkEnd w:id="78"/>
    </w:p>
    <w:p w:rsidR="006714A6" w:rsidRPr="008E7F4E" w:rsidRDefault="006714A6" w:rsidP="006969BF">
      <w:pPr>
        <w:autoSpaceDE w:val="0"/>
        <w:autoSpaceDN w:val="0"/>
        <w:adjustRightInd w:val="0"/>
        <w:ind w:firstLine="567"/>
        <w:rPr>
          <w:szCs w:val="28"/>
        </w:rPr>
      </w:pPr>
      <w:r w:rsidRPr="008E7F4E">
        <w:rPr>
          <w:szCs w:val="28"/>
        </w:rPr>
        <w:t xml:space="preserve">В настоящее время в </w:t>
      </w:r>
      <w:r>
        <w:rPr>
          <w:szCs w:val="28"/>
        </w:rPr>
        <w:t>с. Новобибеево</w:t>
      </w:r>
      <w:r w:rsidRPr="008E7F4E">
        <w:rPr>
          <w:szCs w:val="28"/>
        </w:rPr>
        <w:t xml:space="preserve"> при</w:t>
      </w:r>
      <w:r w:rsidRPr="008E7F4E">
        <w:t xml:space="preserve"> водоподготовке </w:t>
      </w:r>
      <w:r w:rsidRPr="008E7F4E">
        <w:rPr>
          <w:szCs w:val="28"/>
        </w:rPr>
        <w:t xml:space="preserve">не используются химические реагенты. </w:t>
      </w:r>
    </w:p>
    <w:p w:rsidR="006714A6" w:rsidRPr="008E7F4E" w:rsidRDefault="006714A6" w:rsidP="006969BF">
      <w:pPr>
        <w:autoSpaceDE w:val="0"/>
        <w:autoSpaceDN w:val="0"/>
        <w:adjustRightInd w:val="0"/>
        <w:ind w:firstLine="567"/>
        <w:rPr>
          <w:szCs w:val="28"/>
        </w:rPr>
      </w:pPr>
      <w:r w:rsidRPr="008E7F4E">
        <w:rPr>
          <w:szCs w:val="28"/>
        </w:rPr>
        <w:t>В случае их использования, рекомендуется проводить мероприятия  «Хранение химических реагентов в специально оборудованном помещении, обеспечивающем невозможность неконтролируемого попадания веществ в почву, ливневые и грунтовые воды».</w:t>
      </w:r>
    </w:p>
    <w:p w:rsidR="006714A6" w:rsidRPr="00195099" w:rsidRDefault="006714A6" w:rsidP="008A4FFF">
      <w:pPr>
        <w:pStyle w:val="Heading1"/>
        <w:keepLines/>
        <w:numPr>
          <w:ilvl w:val="0"/>
          <w:numId w:val="10"/>
        </w:numPr>
        <w:spacing w:before="480" w:after="0"/>
        <w:ind w:left="1134" w:hanging="283"/>
        <w:rPr>
          <w:rFonts w:ascii="Times New Roman" w:hAnsi="Times New Roman"/>
          <w:sz w:val="28"/>
          <w:szCs w:val="28"/>
        </w:rPr>
      </w:pPr>
      <w:bookmarkStart w:id="79" w:name="_Toc442713029"/>
      <w:r w:rsidRPr="00195099">
        <w:rPr>
          <w:rFonts w:ascii="Times New Roman" w:hAnsi="Times New Roman"/>
          <w:sz w:val="28"/>
          <w:szCs w:val="28"/>
        </w:rPr>
        <w:t>Раздел "</w:t>
      </w:r>
      <w:r w:rsidRPr="009B3916">
        <w:rPr>
          <w:rFonts w:ascii="Times New Roman" w:hAnsi="Times New Roman"/>
          <w:sz w:val="28"/>
          <w:szCs w:val="28"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  <w:r w:rsidRPr="00195099">
        <w:rPr>
          <w:rFonts w:ascii="Times New Roman" w:hAnsi="Times New Roman"/>
          <w:sz w:val="28"/>
          <w:szCs w:val="28"/>
        </w:rPr>
        <w:t>"</w:t>
      </w:r>
      <w:bookmarkEnd w:id="79"/>
    </w:p>
    <w:p w:rsidR="006714A6" w:rsidRPr="008E7F4E" w:rsidRDefault="006714A6" w:rsidP="00C96FD3"/>
    <w:p w:rsidR="006714A6" w:rsidRPr="008E7F4E" w:rsidRDefault="006714A6" w:rsidP="00052D7B">
      <w:pPr>
        <w:pStyle w:val="Heading2"/>
      </w:pPr>
      <w:bookmarkStart w:id="80" w:name="_Toc391384263"/>
      <w:bookmarkStart w:id="81" w:name="_Toc442713030"/>
      <w:r w:rsidRPr="008E7F4E">
        <w:t>а) оценка стоимости основных мероприятий по реализации схем водоснабжения;</w:t>
      </w:r>
      <w:bookmarkEnd w:id="80"/>
      <w:bookmarkEnd w:id="81"/>
    </w:p>
    <w:p w:rsidR="006714A6" w:rsidRPr="008E7F4E" w:rsidRDefault="006714A6" w:rsidP="006969BF">
      <w:pPr>
        <w:snapToGrid/>
        <w:ind w:firstLine="567"/>
        <w:rPr>
          <w:szCs w:val="28"/>
        </w:rPr>
      </w:pPr>
      <w:r w:rsidRPr="008E7F4E">
        <w:rPr>
          <w:szCs w:val="28"/>
        </w:rPr>
        <w:t xml:space="preserve">В соответствии с действующим законодательством в объем финансовых потребностей на реализацию мероприятий по строительству и реконструкции объектов централизованных систем водоснабжения включается весь комплекс расходов, связанных с проведением этих мероприятий. </w:t>
      </w:r>
    </w:p>
    <w:p w:rsidR="006714A6" w:rsidRPr="008E7F4E" w:rsidRDefault="006714A6" w:rsidP="006969BF">
      <w:pPr>
        <w:snapToGrid/>
        <w:ind w:left="567"/>
        <w:rPr>
          <w:szCs w:val="28"/>
        </w:rPr>
      </w:pPr>
      <w:r w:rsidRPr="008E7F4E">
        <w:rPr>
          <w:szCs w:val="28"/>
        </w:rPr>
        <w:t xml:space="preserve">К таким расходам относятся: </w:t>
      </w:r>
    </w:p>
    <w:p w:rsidR="006714A6" w:rsidRPr="008E7F4E" w:rsidRDefault="006714A6" w:rsidP="008A4FFF">
      <w:pPr>
        <w:numPr>
          <w:ilvl w:val="0"/>
          <w:numId w:val="3"/>
        </w:numPr>
        <w:snapToGrid/>
        <w:ind w:left="567" w:firstLine="0"/>
        <w:rPr>
          <w:szCs w:val="28"/>
        </w:rPr>
      </w:pPr>
      <w:r w:rsidRPr="008E7F4E">
        <w:rPr>
          <w:szCs w:val="28"/>
        </w:rPr>
        <w:t xml:space="preserve"> проектно-изыскательские работы; </w:t>
      </w:r>
    </w:p>
    <w:p w:rsidR="006714A6" w:rsidRPr="008E7F4E" w:rsidRDefault="006714A6" w:rsidP="008A4FFF">
      <w:pPr>
        <w:numPr>
          <w:ilvl w:val="0"/>
          <w:numId w:val="3"/>
        </w:numPr>
        <w:snapToGrid/>
        <w:ind w:left="567" w:firstLine="0"/>
        <w:rPr>
          <w:szCs w:val="28"/>
        </w:rPr>
      </w:pPr>
      <w:r w:rsidRPr="008E7F4E">
        <w:rPr>
          <w:szCs w:val="28"/>
        </w:rPr>
        <w:t xml:space="preserve"> строительно-монтажные работы; </w:t>
      </w:r>
    </w:p>
    <w:p w:rsidR="006714A6" w:rsidRPr="008E7F4E" w:rsidRDefault="006714A6" w:rsidP="008A4FFF">
      <w:pPr>
        <w:numPr>
          <w:ilvl w:val="0"/>
          <w:numId w:val="3"/>
        </w:numPr>
        <w:snapToGrid/>
        <w:ind w:left="567" w:firstLine="0"/>
        <w:rPr>
          <w:szCs w:val="28"/>
        </w:rPr>
      </w:pPr>
      <w:r w:rsidRPr="008E7F4E">
        <w:rPr>
          <w:szCs w:val="28"/>
        </w:rPr>
        <w:t xml:space="preserve"> работы по замене оборудования с улучшением технико-экономических характеристик; </w:t>
      </w:r>
    </w:p>
    <w:p w:rsidR="006714A6" w:rsidRPr="008E7F4E" w:rsidRDefault="006714A6" w:rsidP="008A4FFF">
      <w:pPr>
        <w:numPr>
          <w:ilvl w:val="0"/>
          <w:numId w:val="3"/>
        </w:numPr>
        <w:snapToGrid/>
        <w:ind w:left="567" w:firstLine="0"/>
        <w:rPr>
          <w:szCs w:val="28"/>
        </w:rPr>
      </w:pPr>
      <w:r w:rsidRPr="008E7F4E">
        <w:rPr>
          <w:szCs w:val="28"/>
        </w:rPr>
        <w:t xml:space="preserve"> приобретение материалов и оборудования; </w:t>
      </w:r>
    </w:p>
    <w:p w:rsidR="006714A6" w:rsidRPr="008E7F4E" w:rsidRDefault="006714A6" w:rsidP="008A4FFF">
      <w:pPr>
        <w:numPr>
          <w:ilvl w:val="0"/>
          <w:numId w:val="3"/>
        </w:numPr>
        <w:snapToGrid/>
        <w:ind w:left="567" w:firstLine="0"/>
        <w:rPr>
          <w:szCs w:val="28"/>
        </w:rPr>
      </w:pPr>
      <w:r w:rsidRPr="008E7F4E">
        <w:rPr>
          <w:szCs w:val="28"/>
        </w:rPr>
        <w:t xml:space="preserve"> пусконаладочные работы; </w:t>
      </w:r>
    </w:p>
    <w:p w:rsidR="006714A6" w:rsidRPr="008E7F4E" w:rsidRDefault="006714A6" w:rsidP="008A4FFF">
      <w:pPr>
        <w:numPr>
          <w:ilvl w:val="0"/>
          <w:numId w:val="3"/>
        </w:numPr>
        <w:snapToGrid/>
        <w:ind w:left="567" w:firstLine="0"/>
        <w:rPr>
          <w:szCs w:val="28"/>
        </w:rPr>
      </w:pPr>
      <w:r w:rsidRPr="008E7F4E">
        <w:rPr>
          <w:szCs w:val="28"/>
        </w:rPr>
        <w:t xml:space="preserve"> расходы, не относимые на стоимость основных средств (аренда земли на срок строительства и т.п.); </w:t>
      </w:r>
    </w:p>
    <w:p w:rsidR="006714A6" w:rsidRPr="008E7F4E" w:rsidRDefault="006714A6" w:rsidP="008A4FFF">
      <w:pPr>
        <w:numPr>
          <w:ilvl w:val="0"/>
          <w:numId w:val="3"/>
        </w:numPr>
        <w:snapToGrid/>
        <w:ind w:left="567" w:firstLine="0"/>
        <w:rPr>
          <w:szCs w:val="28"/>
        </w:rPr>
      </w:pPr>
      <w:r w:rsidRPr="008E7F4E">
        <w:rPr>
          <w:szCs w:val="28"/>
        </w:rPr>
        <w:t xml:space="preserve"> дополнительные налоговые платежи, возникающие от увеличения выручки в связи с реализацией программы. </w:t>
      </w:r>
    </w:p>
    <w:p w:rsidR="006714A6" w:rsidRPr="008E7F4E" w:rsidRDefault="006714A6" w:rsidP="006969BF">
      <w:pPr>
        <w:spacing w:before="120" w:line="276" w:lineRule="auto"/>
        <w:ind w:firstLine="567"/>
        <w:rPr>
          <w:bCs/>
          <w:szCs w:val="28"/>
        </w:rPr>
      </w:pPr>
      <w:r w:rsidRPr="008E7F4E">
        <w:rPr>
          <w:bCs/>
          <w:szCs w:val="28"/>
        </w:rPr>
        <w:t>Оценка капитальных вложений в новое строительство и реконструкцию объектов централизованной системы водоснабжения выполнена в соответствии с укрупненными сметными нормативами, утвержденными федеральным органом исполнительной власти (см. таблицу ниже).</w:t>
      </w:r>
    </w:p>
    <w:p w:rsidR="006714A6" w:rsidRPr="00FA07E2" w:rsidRDefault="006714A6" w:rsidP="006969BF">
      <w:pPr>
        <w:spacing w:line="276" w:lineRule="auto"/>
        <w:ind w:firstLine="567"/>
        <w:rPr>
          <w:szCs w:val="28"/>
        </w:rPr>
      </w:pPr>
      <w:r>
        <w:rPr>
          <w:i/>
          <w:szCs w:val="28"/>
        </w:rPr>
        <w:t>Таблица</w:t>
      </w:r>
      <w:r w:rsidRPr="006969BF">
        <w:rPr>
          <w:i/>
          <w:szCs w:val="28"/>
        </w:rPr>
        <w:t xml:space="preserve"> № 6-1</w:t>
      </w:r>
      <w:r w:rsidRPr="0013495E">
        <w:rPr>
          <w:szCs w:val="28"/>
        </w:rPr>
        <w:t xml:space="preserve"> </w:t>
      </w:r>
      <w:r w:rsidRPr="008E7F4E">
        <w:rPr>
          <w:szCs w:val="28"/>
        </w:rPr>
        <w:t>показывает основные запланированные мероприятия по модернизации, строительству и реконструк</w:t>
      </w:r>
      <w:r>
        <w:rPr>
          <w:szCs w:val="28"/>
        </w:rPr>
        <w:t>ции сетей водоснабжения, на 2015</w:t>
      </w:r>
      <w:r w:rsidRPr="008E7F4E">
        <w:rPr>
          <w:szCs w:val="28"/>
        </w:rPr>
        <w:t>- 2024 годы.</w:t>
      </w:r>
    </w:p>
    <w:p w:rsidR="006714A6" w:rsidRPr="00FA07E2" w:rsidRDefault="006714A6" w:rsidP="00991F11">
      <w:pPr>
        <w:jc w:val="right"/>
        <w:rPr>
          <w:i/>
          <w:szCs w:val="28"/>
        </w:rPr>
      </w:pPr>
      <w:r w:rsidRPr="00FA07E2">
        <w:rPr>
          <w:i/>
          <w:szCs w:val="28"/>
        </w:rPr>
        <w:t>Таблица №6-1</w:t>
      </w:r>
    </w:p>
    <w:p w:rsidR="006714A6" w:rsidRPr="00FA07E2" w:rsidRDefault="006714A6" w:rsidP="006969BF">
      <w:pPr>
        <w:jc w:val="center"/>
        <w:rPr>
          <w:i/>
          <w:szCs w:val="28"/>
        </w:rPr>
      </w:pPr>
      <w:r w:rsidRPr="00FA07E2">
        <w:rPr>
          <w:i/>
          <w:szCs w:val="28"/>
        </w:rPr>
        <w:t xml:space="preserve">Перечень мероприятий по модернизации системы водоснабжения </w:t>
      </w:r>
    </w:p>
    <w:p w:rsidR="006714A6" w:rsidRPr="00FA07E2" w:rsidRDefault="006714A6" w:rsidP="00A01609">
      <w:pPr>
        <w:snapToGrid/>
        <w:rPr>
          <w:szCs w:val="28"/>
        </w:rPr>
      </w:pPr>
    </w:p>
    <w:tbl>
      <w:tblPr>
        <w:tblW w:w="10588" w:type="dxa"/>
        <w:jc w:val="center"/>
        <w:tblInd w:w="-176" w:type="dxa"/>
        <w:tblLook w:val="0000"/>
      </w:tblPr>
      <w:tblGrid>
        <w:gridCol w:w="636"/>
        <w:gridCol w:w="3705"/>
        <w:gridCol w:w="1461"/>
        <w:gridCol w:w="2186"/>
        <w:gridCol w:w="2600"/>
      </w:tblGrid>
      <w:tr w:rsidR="006714A6" w:rsidRPr="00FA07E2" w:rsidTr="00B608E9">
        <w:trPr>
          <w:trHeight w:val="722"/>
          <w:jc w:val="center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714A6" w:rsidRPr="00F0319F" w:rsidRDefault="006714A6" w:rsidP="00991F11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№</w:t>
            </w:r>
          </w:p>
        </w:tc>
        <w:tc>
          <w:tcPr>
            <w:tcW w:w="3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6714A6" w:rsidRPr="00F0319F" w:rsidRDefault="006714A6" w:rsidP="00991F11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6714A6" w:rsidRPr="00F0319F" w:rsidRDefault="006714A6" w:rsidP="00991F11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21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6714A6" w:rsidRPr="00F0319F" w:rsidRDefault="006714A6" w:rsidP="00991F11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Объемы финансирования в текущем уровне цен, тыс. руб.</w:t>
            </w:r>
          </w:p>
        </w:tc>
        <w:tc>
          <w:tcPr>
            <w:tcW w:w="26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714A6" w:rsidRPr="00FA07E2" w:rsidRDefault="006714A6" w:rsidP="007944E3">
            <w:pPr>
              <w:jc w:val="center"/>
              <w:rPr>
                <w:sz w:val="24"/>
                <w:szCs w:val="24"/>
              </w:rPr>
            </w:pPr>
            <w:r w:rsidRPr="00FA07E2">
              <w:rPr>
                <w:sz w:val="24"/>
                <w:szCs w:val="24"/>
              </w:rPr>
              <w:t>Ожидаемый</w:t>
            </w:r>
          </w:p>
          <w:p w:rsidR="006714A6" w:rsidRPr="00FA07E2" w:rsidRDefault="006714A6" w:rsidP="007944E3">
            <w:pPr>
              <w:jc w:val="center"/>
              <w:rPr>
                <w:sz w:val="24"/>
                <w:szCs w:val="24"/>
              </w:rPr>
            </w:pPr>
            <w:r w:rsidRPr="00FA07E2">
              <w:rPr>
                <w:sz w:val="24"/>
                <w:szCs w:val="24"/>
              </w:rPr>
              <w:t xml:space="preserve"> результат</w:t>
            </w:r>
          </w:p>
        </w:tc>
      </w:tr>
      <w:tr w:rsidR="006714A6" w:rsidRPr="00FA07E2" w:rsidTr="00B608E9">
        <w:trPr>
          <w:trHeight w:val="458"/>
          <w:jc w:val="center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14A6" w:rsidRPr="00F0319F" w:rsidRDefault="006714A6" w:rsidP="00991F11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1.1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14A6" w:rsidRPr="00F0319F" w:rsidRDefault="006714A6" w:rsidP="005F2D0A">
            <w:pPr>
              <w:jc w:val="left"/>
              <w:rPr>
                <w:iCs/>
                <w:sz w:val="24"/>
                <w:szCs w:val="24"/>
              </w:rPr>
            </w:pPr>
            <w:r w:rsidRPr="00F0319F">
              <w:rPr>
                <w:bCs/>
                <w:sz w:val="24"/>
                <w:szCs w:val="24"/>
              </w:rPr>
              <w:t xml:space="preserve">Подготовка проектно- сметной документации по водоснабжению </w:t>
            </w:r>
            <w:r w:rsidRPr="00F0319F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A6649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2016г.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714A6" w:rsidRPr="00F0319F" w:rsidRDefault="006714A6" w:rsidP="007944E3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300,0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14A6" w:rsidRPr="00FA07E2" w:rsidRDefault="006714A6" w:rsidP="0069161F">
            <w:pPr>
              <w:jc w:val="left"/>
              <w:rPr>
                <w:sz w:val="24"/>
                <w:szCs w:val="24"/>
              </w:rPr>
            </w:pPr>
            <w:r w:rsidRPr="00FA07E2">
              <w:rPr>
                <w:sz w:val="24"/>
                <w:szCs w:val="24"/>
              </w:rPr>
              <w:t>Обеспечение бесперебойного водоснабжения</w:t>
            </w:r>
          </w:p>
          <w:p w:rsidR="006714A6" w:rsidRPr="00FA07E2" w:rsidRDefault="006714A6" w:rsidP="0069161F">
            <w:pPr>
              <w:widowControl w:val="0"/>
              <w:adjustRightInd w:val="0"/>
              <w:spacing w:line="360" w:lineRule="atLeast"/>
              <w:ind w:firstLine="567"/>
              <w:jc w:val="left"/>
              <w:rPr>
                <w:sz w:val="24"/>
                <w:szCs w:val="24"/>
              </w:rPr>
            </w:pPr>
          </w:p>
        </w:tc>
      </w:tr>
      <w:tr w:rsidR="006714A6" w:rsidRPr="00FA07E2" w:rsidTr="00B608E9">
        <w:trPr>
          <w:trHeight w:val="655"/>
          <w:jc w:val="center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6714A6" w:rsidRPr="00F0319F" w:rsidRDefault="006714A6" w:rsidP="00991F11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1.2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14A6" w:rsidRPr="00F0319F" w:rsidRDefault="006714A6" w:rsidP="005F2D0A">
            <w:pPr>
              <w:jc w:val="left"/>
              <w:rPr>
                <w:iCs/>
                <w:sz w:val="24"/>
                <w:szCs w:val="24"/>
              </w:rPr>
            </w:pPr>
            <w:r w:rsidRPr="00F0319F">
              <w:rPr>
                <w:iCs/>
                <w:sz w:val="24"/>
                <w:szCs w:val="24"/>
              </w:rPr>
              <w:t xml:space="preserve">Реконструкция водопроводной сети </w:t>
            </w:r>
          </w:p>
          <w:p w:rsidR="006714A6" w:rsidRPr="00F0319F" w:rsidRDefault="006714A6" w:rsidP="00FA07E2">
            <w:pPr>
              <w:spacing w:after="20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7944E3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2016-2018гг.</w:t>
            </w:r>
          </w:p>
          <w:p w:rsidR="006714A6" w:rsidRPr="00F0319F" w:rsidRDefault="006714A6" w:rsidP="007944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714A6" w:rsidRPr="00F0319F" w:rsidRDefault="006714A6" w:rsidP="007944E3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6000,0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14A6" w:rsidRPr="00FA07E2" w:rsidRDefault="006714A6" w:rsidP="0069161F">
            <w:pPr>
              <w:jc w:val="left"/>
              <w:rPr>
                <w:sz w:val="24"/>
                <w:szCs w:val="24"/>
              </w:rPr>
            </w:pPr>
            <w:r w:rsidRPr="00FA07E2">
              <w:rPr>
                <w:sz w:val="24"/>
                <w:szCs w:val="24"/>
              </w:rPr>
              <w:t>Обеспечение бесперебойного водоснабжения</w:t>
            </w:r>
          </w:p>
          <w:p w:rsidR="006714A6" w:rsidRPr="00FA07E2" w:rsidRDefault="006714A6" w:rsidP="0069161F">
            <w:pPr>
              <w:jc w:val="left"/>
              <w:rPr>
                <w:sz w:val="24"/>
                <w:szCs w:val="24"/>
              </w:rPr>
            </w:pPr>
          </w:p>
        </w:tc>
      </w:tr>
      <w:tr w:rsidR="006714A6" w:rsidRPr="00FA07E2" w:rsidTr="00B608E9">
        <w:trPr>
          <w:trHeight w:val="751"/>
          <w:jc w:val="center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6C400B">
            <w:pPr>
              <w:rPr>
                <w:sz w:val="24"/>
                <w:szCs w:val="24"/>
              </w:rPr>
            </w:pPr>
          </w:p>
          <w:p w:rsidR="006714A6" w:rsidRPr="00F0319F" w:rsidRDefault="006714A6" w:rsidP="0069161F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1.3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5F2D0A">
            <w:pPr>
              <w:widowControl w:val="0"/>
              <w:adjustRightInd w:val="0"/>
              <w:spacing w:line="360" w:lineRule="atLeast"/>
              <w:jc w:val="left"/>
              <w:rPr>
                <w:iCs/>
                <w:sz w:val="24"/>
                <w:szCs w:val="24"/>
              </w:rPr>
            </w:pPr>
            <w:r w:rsidRPr="00F0319F">
              <w:rPr>
                <w:iCs/>
                <w:sz w:val="24"/>
                <w:szCs w:val="24"/>
              </w:rPr>
              <w:t xml:space="preserve">Установка блочно-модульной станции для очистки воды 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F0319F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2017г.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7944E3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1200,0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14A6" w:rsidRPr="00FA07E2" w:rsidRDefault="006714A6" w:rsidP="0069161F">
            <w:pPr>
              <w:jc w:val="left"/>
              <w:rPr>
                <w:sz w:val="24"/>
                <w:szCs w:val="24"/>
              </w:rPr>
            </w:pPr>
            <w:r w:rsidRPr="00FA07E2">
              <w:rPr>
                <w:sz w:val="24"/>
                <w:szCs w:val="24"/>
              </w:rPr>
              <w:t>Приведение качества воды в соответствие с требованиями нормативных документов</w:t>
            </w:r>
          </w:p>
        </w:tc>
      </w:tr>
      <w:tr w:rsidR="006714A6" w:rsidRPr="00FA07E2" w:rsidTr="00B608E9">
        <w:trPr>
          <w:trHeight w:val="710"/>
          <w:jc w:val="center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6C400B">
            <w:pPr>
              <w:jc w:val="center"/>
              <w:rPr>
                <w:sz w:val="24"/>
                <w:szCs w:val="24"/>
              </w:rPr>
            </w:pPr>
          </w:p>
          <w:p w:rsidR="006714A6" w:rsidRPr="00F0319F" w:rsidRDefault="006714A6" w:rsidP="006C400B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6714A6" w:rsidRPr="00F0319F" w:rsidRDefault="006714A6" w:rsidP="005F2D0A">
            <w:pPr>
              <w:pStyle w:val="ListParagraph"/>
              <w:tabs>
                <w:tab w:val="left" w:pos="709"/>
              </w:tabs>
              <w:ind w:left="0"/>
              <w:jc w:val="left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 xml:space="preserve">Демонтаж водонапорной </w:t>
            </w:r>
          </w:p>
          <w:p w:rsidR="006714A6" w:rsidRPr="00F0319F" w:rsidRDefault="006714A6" w:rsidP="005F2D0A">
            <w:pPr>
              <w:jc w:val="left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 xml:space="preserve">башни  </w:t>
            </w:r>
          </w:p>
          <w:p w:rsidR="006714A6" w:rsidRPr="00F0319F" w:rsidRDefault="006714A6" w:rsidP="005F2D0A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6714A6" w:rsidRPr="00F0319F" w:rsidRDefault="006714A6" w:rsidP="00A6649A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2020г.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7944E3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1600,0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</w:tcPr>
          <w:p w:rsidR="006714A6" w:rsidRPr="00FA07E2" w:rsidRDefault="006714A6" w:rsidP="0069161F">
            <w:pPr>
              <w:jc w:val="left"/>
              <w:rPr>
                <w:sz w:val="24"/>
                <w:szCs w:val="24"/>
              </w:rPr>
            </w:pPr>
            <w:r w:rsidRPr="00FA07E2">
              <w:rPr>
                <w:sz w:val="24"/>
                <w:szCs w:val="24"/>
              </w:rPr>
              <w:t>Защита источников водоснабжения и водопроводных сооружений от загрязнения</w:t>
            </w:r>
          </w:p>
        </w:tc>
      </w:tr>
      <w:tr w:rsidR="006714A6" w:rsidRPr="00FA07E2" w:rsidTr="00B608E9">
        <w:trPr>
          <w:trHeight w:val="710"/>
          <w:jc w:val="center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A6649A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5F2D0A">
            <w:pPr>
              <w:jc w:val="left"/>
              <w:rPr>
                <w:iCs/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Предусмотреть установку приборов учета воды для всех потребителей населенного пункта</w:t>
            </w:r>
            <w:r w:rsidRPr="00F0319F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A6649A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2016-2024гг.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14A6" w:rsidRPr="00F0319F" w:rsidRDefault="006714A6" w:rsidP="007944E3">
            <w:pPr>
              <w:jc w:val="center"/>
              <w:rPr>
                <w:sz w:val="24"/>
                <w:szCs w:val="24"/>
              </w:rPr>
            </w:pPr>
            <w:r w:rsidRPr="00F0319F">
              <w:rPr>
                <w:sz w:val="24"/>
                <w:szCs w:val="24"/>
              </w:rPr>
              <w:t>0,0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14A6" w:rsidRPr="00FA07E2" w:rsidRDefault="006714A6" w:rsidP="0069161F">
            <w:pPr>
              <w:jc w:val="left"/>
              <w:rPr>
                <w:sz w:val="24"/>
                <w:szCs w:val="24"/>
              </w:rPr>
            </w:pPr>
            <w:r w:rsidRPr="00FA07E2">
              <w:rPr>
                <w:sz w:val="24"/>
                <w:szCs w:val="24"/>
              </w:rPr>
              <w:t>Точное распределение расхода воды между потребителями</w:t>
            </w:r>
          </w:p>
        </w:tc>
      </w:tr>
      <w:tr w:rsidR="006714A6" w:rsidTr="00B608E9">
        <w:trPr>
          <w:trHeight w:val="436"/>
          <w:jc w:val="center"/>
        </w:trPr>
        <w:tc>
          <w:tcPr>
            <w:tcW w:w="43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6714A6" w:rsidRPr="00F0319F" w:rsidRDefault="006714A6" w:rsidP="005F2D0A">
            <w:pPr>
              <w:jc w:val="center"/>
              <w:rPr>
                <w:b/>
                <w:bCs/>
                <w:color w:val="3366FF"/>
                <w:sz w:val="24"/>
                <w:szCs w:val="24"/>
              </w:rPr>
            </w:pPr>
            <w:r w:rsidRPr="00F0319F">
              <w:rPr>
                <w:b/>
                <w:bCs/>
                <w:color w:val="3366FF"/>
                <w:sz w:val="24"/>
                <w:szCs w:val="24"/>
              </w:rPr>
              <w:t>Итого: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6714A6" w:rsidRPr="00F0319F" w:rsidRDefault="006714A6" w:rsidP="00A0686C">
            <w:pPr>
              <w:jc w:val="center"/>
              <w:rPr>
                <w:b/>
                <w:bCs/>
                <w:color w:val="3366FF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6714A6" w:rsidRPr="00F0319F" w:rsidRDefault="006714A6" w:rsidP="00FA07E2">
            <w:pPr>
              <w:jc w:val="center"/>
              <w:rPr>
                <w:b/>
                <w:bCs/>
                <w:color w:val="3366FF"/>
                <w:sz w:val="24"/>
                <w:szCs w:val="24"/>
              </w:rPr>
            </w:pPr>
            <w:r>
              <w:rPr>
                <w:b/>
                <w:bCs/>
                <w:color w:val="3366FF"/>
                <w:sz w:val="24"/>
                <w:szCs w:val="24"/>
              </w:rPr>
              <w:t>910</w:t>
            </w:r>
            <w:r w:rsidRPr="00F0319F">
              <w:rPr>
                <w:b/>
                <w:bCs/>
                <w:color w:val="3366FF"/>
                <w:sz w:val="24"/>
                <w:szCs w:val="24"/>
              </w:rPr>
              <w:t>0,0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6714A6" w:rsidRPr="00FA07E2" w:rsidRDefault="006714A6" w:rsidP="00991F11">
            <w:pPr>
              <w:jc w:val="center"/>
              <w:rPr>
                <w:b/>
                <w:bCs/>
                <w:color w:val="3366FF"/>
                <w:sz w:val="24"/>
                <w:szCs w:val="24"/>
              </w:rPr>
            </w:pPr>
          </w:p>
        </w:tc>
      </w:tr>
    </w:tbl>
    <w:p w:rsidR="006714A6" w:rsidRPr="008E7F4E" w:rsidRDefault="006714A6" w:rsidP="00052D7B">
      <w:pPr>
        <w:pStyle w:val="Heading2"/>
      </w:pPr>
      <w:bookmarkStart w:id="82" w:name="_Toc391384264"/>
      <w:bookmarkStart w:id="83" w:name="_Toc442713031"/>
      <w:r w:rsidRPr="008E7F4E">
        <w:t>б) оценка величины необходимых капитальных вложений в строительство и реконструкцию объектов централизованных систем водоснабжения, выполненную на основании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либо принятую по объектам - аналогам по видам капитального строительства и видам работ, с указанием источников финансирования.</w:t>
      </w:r>
      <w:bookmarkEnd w:id="82"/>
      <w:bookmarkEnd w:id="83"/>
    </w:p>
    <w:p w:rsidR="006714A6" w:rsidRPr="008E7F4E" w:rsidRDefault="006714A6" w:rsidP="00991F11">
      <w:pPr>
        <w:autoSpaceDE w:val="0"/>
        <w:autoSpaceDN w:val="0"/>
        <w:adjustRightInd w:val="0"/>
        <w:ind w:firstLine="567"/>
        <w:rPr>
          <w:bCs/>
          <w:szCs w:val="28"/>
        </w:rPr>
      </w:pPr>
      <w:r w:rsidRPr="008E7F4E">
        <w:t xml:space="preserve">Строительство и реконструкция объектов централизованных систем водоснабжения в </w:t>
      </w:r>
      <w:r>
        <w:t>с. Новобибеево</w:t>
      </w:r>
      <w:r w:rsidRPr="008E7F4E">
        <w:t xml:space="preserve"> не предусмотрено.</w:t>
      </w:r>
    </w:p>
    <w:p w:rsidR="006714A6" w:rsidRPr="00195099" w:rsidRDefault="006714A6" w:rsidP="008A4FFF">
      <w:pPr>
        <w:pStyle w:val="Heading1"/>
        <w:keepLines/>
        <w:numPr>
          <w:ilvl w:val="0"/>
          <w:numId w:val="15"/>
        </w:numPr>
        <w:spacing w:before="480" w:after="0"/>
        <w:ind w:left="1134" w:hanging="567"/>
        <w:rPr>
          <w:rFonts w:ascii="Times New Roman" w:hAnsi="Times New Roman"/>
          <w:sz w:val="28"/>
          <w:szCs w:val="28"/>
        </w:rPr>
      </w:pPr>
      <w:bookmarkStart w:id="84" w:name="_Toc442713032"/>
      <w:r w:rsidRPr="00195099">
        <w:rPr>
          <w:rFonts w:ascii="Times New Roman" w:hAnsi="Times New Roman"/>
          <w:sz w:val="28"/>
          <w:szCs w:val="28"/>
        </w:rPr>
        <w:t>Раздел "</w:t>
      </w:r>
      <w:r w:rsidRPr="009B3916">
        <w:rPr>
          <w:rFonts w:ascii="Times New Roman" w:hAnsi="Times New Roman"/>
          <w:sz w:val="28"/>
          <w:szCs w:val="28"/>
        </w:rPr>
        <w:t xml:space="preserve"> Целевые показатели развития централизованных систем водоснабжения</w:t>
      </w:r>
      <w:r w:rsidRPr="00195099">
        <w:rPr>
          <w:rFonts w:ascii="Times New Roman" w:hAnsi="Times New Roman"/>
          <w:sz w:val="28"/>
          <w:szCs w:val="28"/>
        </w:rPr>
        <w:t xml:space="preserve"> "</w:t>
      </w:r>
      <w:bookmarkEnd w:id="84"/>
    </w:p>
    <w:p w:rsidR="006714A6" w:rsidRPr="008E7F4E" w:rsidRDefault="006714A6" w:rsidP="00C96FD3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6714A6" w:rsidRPr="006C400B" w:rsidRDefault="006714A6" w:rsidP="00052D7B">
      <w:pPr>
        <w:pStyle w:val="Heading2"/>
      </w:pPr>
      <w:bookmarkStart w:id="85" w:name="_Toc391384266"/>
      <w:bookmarkStart w:id="86" w:name="_Toc442713033"/>
      <w:r w:rsidRPr="006C400B">
        <w:t>а) показатели качества соответственно питьевой воды;</w:t>
      </w:r>
      <w:bookmarkEnd w:id="85"/>
      <w:bookmarkEnd w:id="86"/>
    </w:p>
    <w:p w:rsidR="006714A6" w:rsidRPr="006C400B" w:rsidRDefault="006714A6" w:rsidP="00491A11">
      <w:pPr>
        <w:ind w:firstLine="567"/>
        <w:rPr>
          <w:lang w:eastAsia="en-US"/>
        </w:rPr>
      </w:pPr>
      <w:r>
        <w:rPr>
          <w:lang w:eastAsia="en-US"/>
        </w:rPr>
        <w:t xml:space="preserve">Артезианские скважины МУП </w:t>
      </w:r>
      <w:r w:rsidRPr="006C400B">
        <w:rPr>
          <w:lang w:eastAsia="en-US"/>
        </w:rPr>
        <w:t xml:space="preserve"> «</w:t>
      </w:r>
      <w:r>
        <w:rPr>
          <w:lang w:eastAsia="en-US"/>
        </w:rPr>
        <w:t>Уют</w:t>
      </w:r>
      <w:r w:rsidRPr="006C400B">
        <w:rPr>
          <w:lang w:eastAsia="en-US"/>
        </w:rPr>
        <w:t>» соответствуют требованиям СанПин 2.1.4.1110-02 «Зоны санитарной охраны источников водоснабжения и водопроводов питьевого значения», СанПин 2.1.4.1074-01 «Питьевая вода. Гигиенические требования к качеству питьевой воды централизованных систем питьевого водоснабжения. Контроль качества»</w:t>
      </w:r>
    </w:p>
    <w:p w:rsidR="006714A6" w:rsidRPr="006C400B" w:rsidRDefault="006714A6" w:rsidP="00491A11">
      <w:pPr>
        <w:ind w:firstLine="567"/>
        <w:rPr>
          <w:lang w:eastAsia="en-US"/>
        </w:rPr>
      </w:pPr>
    </w:p>
    <w:p w:rsidR="006714A6" w:rsidRPr="006C400B" w:rsidRDefault="006714A6" w:rsidP="00052D7B">
      <w:pPr>
        <w:pStyle w:val="Heading2"/>
      </w:pPr>
      <w:bookmarkStart w:id="87" w:name="_Toc391384267"/>
      <w:bookmarkStart w:id="88" w:name="_Toc442713034"/>
      <w:r w:rsidRPr="006C400B">
        <w:t>б) показатели надежности и бесперебойности водоснабжения;</w:t>
      </w:r>
      <w:bookmarkEnd w:id="87"/>
      <w:bookmarkEnd w:id="88"/>
    </w:p>
    <w:p w:rsidR="006714A6" w:rsidRPr="006C400B" w:rsidRDefault="006714A6" w:rsidP="00852218">
      <w:pPr>
        <w:ind w:firstLine="567"/>
        <w:rPr>
          <w:bCs/>
          <w:szCs w:val="28"/>
        </w:rPr>
      </w:pPr>
      <w:r w:rsidRPr="006C400B">
        <w:rPr>
          <w:bCs/>
          <w:szCs w:val="28"/>
        </w:rPr>
        <w:t>Надежность и готовность систем ресурсоснабжения подтверждается ежегодно выдачей паспорта готовности к работе в осенне-зимний период после проверки комиссией по оценке готовности электро- и теплоснабжающих организаций с участием органов исполнительной власти (Ростехнадзора, МЧС).</w:t>
      </w:r>
    </w:p>
    <w:p w:rsidR="006714A6" w:rsidRPr="006C400B" w:rsidRDefault="006714A6" w:rsidP="0091746E">
      <w:pPr>
        <w:ind w:firstLine="567"/>
      </w:pPr>
    </w:p>
    <w:p w:rsidR="006714A6" w:rsidRPr="006C400B" w:rsidRDefault="006714A6" w:rsidP="00052D7B">
      <w:pPr>
        <w:pStyle w:val="Heading2"/>
      </w:pPr>
      <w:bookmarkStart w:id="89" w:name="_Toc442713035"/>
      <w:r w:rsidRPr="006C400B">
        <w:t>в) показатели качества обслуживания абонентов;</w:t>
      </w:r>
      <w:bookmarkEnd w:id="89"/>
    </w:p>
    <w:p w:rsidR="006714A6" w:rsidRPr="006C400B" w:rsidRDefault="006714A6" w:rsidP="00852218">
      <w:pPr>
        <w:autoSpaceDE w:val="0"/>
        <w:autoSpaceDN w:val="0"/>
        <w:adjustRightInd w:val="0"/>
        <w:ind w:firstLine="567"/>
        <w:rPr>
          <w:szCs w:val="28"/>
        </w:rPr>
      </w:pPr>
      <w:r w:rsidRPr="006C400B">
        <w:rPr>
          <w:szCs w:val="28"/>
        </w:rPr>
        <w:t>Качество услуг водоснабжения должно определяться условиями договора и гарантировать бесперебойность их предоставления, а также соответствие доставляемого ресурса (воды) соответствующим стандартам и нормативам.</w:t>
      </w:r>
    </w:p>
    <w:p w:rsidR="006714A6" w:rsidRPr="006C400B" w:rsidRDefault="006714A6" w:rsidP="00852218">
      <w:pPr>
        <w:autoSpaceDE w:val="0"/>
        <w:autoSpaceDN w:val="0"/>
        <w:adjustRightInd w:val="0"/>
        <w:ind w:firstLine="567"/>
        <w:rPr>
          <w:szCs w:val="28"/>
        </w:rPr>
      </w:pPr>
      <w:r w:rsidRPr="006C400B">
        <w:rPr>
          <w:szCs w:val="28"/>
        </w:rPr>
        <w:t>Показателями, характеризующими параметры качества предоставляемых услуг и поддающимися непосредственному наблюдению и оценке потребителями, являются:</w:t>
      </w:r>
    </w:p>
    <w:p w:rsidR="006714A6" w:rsidRPr="006C400B" w:rsidRDefault="006714A6" w:rsidP="008A4FFF">
      <w:pPr>
        <w:numPr>
          <w:ilvl w:val="0"/>
          <w:numId w:val="4"/>
        </w:numPr>
        <w:autoSpaceDE w:val="0"/>
        <w:autoSpaceDN w:val="0"/>
        <w:adjustRightInd w:val="0"/>
        <w:rPr>
          <w:szCs w:val="28"/>
        </w:rPr>
      </w:pPr>
      <w:r w:rsidRPr="006C400B">
        <w:rPr>
          <w:szCs w:val="28"/>
        </w:rPr>
        <w:t xml:space="preserve"> Перебои в водоснабжении (часы, дни);</w:t>
      </w:r>
    </w:p>
    <w:p w:rsidR="006714A6" w:rsidRPr="006C400B" w:rsidRDefault="006714A6" w:rsidP="008A4FFF">
      <w:pPr>
        <w:numPr>
          <w:ilvl w:val="0"/>
          <w:numId w:val="4"/>
        </w:numPr>
        <w:autoSpaceDE w:val="0"/>
        <w:autoSpaceDN w:val="0"/>
        <w:adjustRightInd w:val="0"/>
        <w:rPr>
          <w:szCs w:val="28"/>
        </w:rPr>
      </w:pPr>
      <w:r w:rsidRPr="006C400B">
        <w:rPr>
          <w:szCs w:val="28"/>
        </w:rPr>
        <w:t xml:space="preserve"> Частота отказов в услуге водоснабжения;</w:t>
      </w:r>
    </w:p>
    <w:p w:rsidR="006714A6" w:rsidRPr="006C400B" w:rsidRDefault="006714A6" w:rsidP="008A4FFF">
      <w:pPr>
        <w:numPr>
          <w:ilvl w:val="0"/>
          <w:numId w:val="4"/>
        </w:numPr>
        <w:autoSpaceDE w:val="0"/>
        <w:autoSpaceDN w:val="0"/>
        <w:adjustRightInd w:val="0"/>
        <w:rPr>
          <w:szCs w:val="28"/>
        </w:rPr>
      </w:pPr>
      <w:r w:rsidRPr="006C400B">
        <w:rPr>
          <w:szCs w:val="28"/>
        </w:rPr>
        <w:t xml:space="preserve"> Низкое давление в точке водоразбора (напор), поддающееся наблюдению и затрудняющее использование холодной воды для хозяйственно-бытовых нужд.</w:t>
      </w:r>
    </w:p>
    <w:p w:rsidR="006714A6" w:rsidRPr="006C400B" w:rsidRDefault="006714A6" w:rsidP="00052D7B">
      <w:pPr>
        <w:pStyle w:val="Heading2"/>
      </w:pPr>
      <w:bookmarkStart w:id="90" w:name="_Toc391384269"/>
    </w:p>
    <w:p w:rsidR="006714A6" w:rsidRPr="006C400B" w:rsidRDefault="006714A6" w:rsidP="00052D7B">
      <w:pPr>
        <w:pStyle w:val="Heading2"/>
      </w:pPr>
      <w:bookmarkStart w:id="91" w:name="_Toc442713036"/>
      <w:r w:rsidRPr="006C400B">
        <w:t>г) показатели эффективности использования ресурсов, в том числе сокращения потерь воды (тепловой энергии в составе горячей воды) при транспортировке;</w:t>
      </w:r>
      <w:bookmarkEnd w:id="90"/>
      <w:bookmarkEnd w:id="91"/>
    </w:p>
    <w:p w:rsidR="006714A6" w:rsidRPr="006C400B" w:rsidRDefault="006714A6" w:rsidP="006C400B">
      <w:pPr>
        <w:autoSpaceDE w:val="0"/>
        <w:autoSpaceDN w:val="0"/>
        <w:adjustRightInd w:val="0"/>
        <w:ind w:firstLine="567"/>
        <w:rPr>
          <w:szCs w:val="28"/>
        </w:rPr>
      </w:pPr>
      <w:r w:rsidRPr="006C400B">
        <w:rPr>
          <w:szCs w:val="28"/>
        </w:rPr>
        <w:t>Показателями производственной эффективности в рамках данной программы является снижение объемов потерь; экономия материальных и трудовых ресурсов; энергосбережение; усовершенствование технологии; внедрение средств механизации и автоматизации производства; совершенствование способов организации труда, производства и управления; улучшение качества предоставляемых услуг; внедрение современных технологий.</w:t>
      </w:r>
    </w:p>
    <w:p w:rsidR="006714A6" w:rsidRPr="006C400B" w:rsidRDefault="006714A6" w:rsidP="006C400B">
      <w:pPr>
        <w:autoSpaceDE w:val="0"/>
        <w:autoSpaceDN w:val="0"/>
        <w:adjustRightInd w:val="0"/>
        <w:ind w:firstLine="567"/>
        <w:rPr>
          <w:szCs w:val="28"/>
        </w:rPr>
      </w:pPr>
      <w:r w:rsidRPr="006C400B">
        <w:rPr>
          <w:szCs w:val="28"/>
        </w:rPr>
        <w:t>В качестве основных показателей экономической эффективности определены срок окупаемости затрат по программе, индекс доходности инвестиций и показатель рентабельности инвестиций.</w:t>
      </w:r>
    </w:p>
    <w:p w:rsidR="006714A6" w:rsidRPr="006C400B" w:rsidRDefault="006714A6" w:rsidP="0091746E"/>
    <w:p w:rsidR="006714A6" w:rsidRPr="006C400B" w:rsidRDefault="006714A6" w:rsidP="00052D7B">
      <w:pPr>
        <w:pStyle w:val="Heading2"/>
      </w:pPr>
      <w:bookmarkStart w:id="92" w:name="_Toc391384270"/>
      <w:bookmarkStart w:id="93" w:name="_Toc442713037"/>
      <w:r w:rsidRPr="006C400B">
        <w:t>д) соотношение цены реализации мероприятий инвестиционной программы и их эффективности - улучшение качества воды;</w:t>
      </w:r>
      <w:bookmarkEnd w:id="92"/>
      <w:bookmarkEnd w:id="93"/>
    </w:p>
    <w:p w:rsidR="006714A6" w:rsidRPr="006C400B" w:rsidRDefault="006714A6" w:rsidP="006C400B">
      <w:pPr>
        <w:autoSpaceDE w:val="0"/>
        <w:autoSpaceDN w:val="0"/>
        <w:adjustRightInd w:val="0"/>
        <w:ind w:firstLine="567"/>
        <w:rPr>
          <w:szCs w:val="28"/>
        </w:rPr>
      </w:pPr>
      <w:r w:rsidRPr="006C400B">
        <w:rPr>
          <w:szCs w:val="28"/>
        </w:rPr>
        <w:t xml:space="preserve">Расчет показателей экономической эффективности </w:t>
      </w:r>
      <w:r w:rsidRPr="006C400B">
        <w:rPr>
          <w:bCs/>
        </w:rPr>
        <w:t xml:space="preserve">программы комплексного развития систем коммунальной инфраструктуры </w:t>
      </w:r>
      <w:r>
        <w:rPr>
          <w:rStyle w:val="s4"/>
          <w:szCs w:val="28"/>
        </w:rPr>
        <w:t xml:space="preserve">Новобибеевского </w:t>
      </w:r>
      <w:r w:rsidRPr="006C400B">
        <w:rPr>
          <w:rStyle w:val="s4"/>
          <w:szCs w:val="28"/>
        </w:rPr>
        <w:t xml:space="preserve"> сельсовета </w:t>
      </w:r>
      <w:r>
        <w:rPr>
          <w:rStyle w:val="s4"/>
          <w:szCs w:val="28"/>
        </w:rPr>
        <w:t>Болотнинского</w:t>
      </w:r>
      <w:r w:rsidRPr="006C400B">
        <w:rPr>
          <w:rStyle w:val="s4"/>
          <w:szCs w:val="28"/>
        </w:rPr>
        <w:t xml:space="preserve"> района Новосибирской области</w:t>
      </w:r>
      <w:r w:rsidRPr="006C400B">
        <w:rPr>
          <w:szCs w:val="28"/>
        </w:rPr>
        <w:t xml:space="preserve"> носит социальный характер:</w:t>
      </w:r>
    </w:p>
    <w:p w:rsidR="006714A6" w:rsidRPr="006C400B" w:rsidRDefault="006714A6" w:rsidP="008A4FFF">
      <w:pPr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8"/>
        </w:rPr>
      </w:pPr>
      <w:r w:rsidRPr="006C400B">
        <w:rPr>
          <w:szCs w:val="28"/>
        </w:rPr>
        <w:t>значительно улучшится качество воды;</w:t>
      </w:r>
    </w:p>
    <w:p w:rsidR="006714A6" w:rsidRPr="006C400B" w:rsidRDefault="006714A6" w:rsidP="008A4FFF">
      <w:pPr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8"/>
        </w:rPr>
      </w:pPr>
      <w:r w:rsidRPr="006C400B">
        <w:rPr>
          <w:szCs w:val="28"/>
        </w:rPr>
        <w:t>улучшаться условия для жизни и здоровья населения;</w:t>
      </w:r>
    </w:p>
    <w:p w:rsidR="006714A6" w:rsidRPr="006C400B" w:rsidRDefault="006714A6" w:rsidP="008A4FFF">
      <w:pPr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8"/>
        </w:rPr>
      </w:pPr>
      <w:r w:rsidRPr="006C400B">
        <w:rPr>
          <w:szCs w:val="28"/>
        </w:rPr>
        <w:t>произойдет улучшение экологической ситуации и снятие социальной напряженности.</w:t>
      </w:r>
    </w:p>
    <w:p w:rsidR="006714A6" w:rsidRPr="006C400B" w:rsidRDefault="006714A6" w:rsidP="00B64166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6714A6" w:rsidRPr="006C400B" w:rsidRDefault="006714A6" w:rsidP="00052D7B">
      <w:pPr>
        <w:pStyle w:val="Heading2"/>
      </w:pPr>
      <w:bookmarkStart w:id="94" w:name="_Toc391384271"/>
      <w:bookmarkStart w:id="95" w:name="_Toc442713038"/>
      <w:r w:rsidRPr="006C400B">
        <w:t>е) 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хозяйства.</w:t>
      </w:r>
      <w:bookmarkEnd w:id="94"/>
      <w:bookmarkEnd w:id="95"/>
    </w:p>
    <w:p w:rsidR="006714A6" w:rsidRPr="008E7F4E" w:rsidRDefault="006714A6" w:rsidP="006C400B">
      <w:pPr>
        <w:autoSpaceDE w:val="0"/>
        <w:autoSpaceDN w:val="0"/>
        <w:adjustRightInd w:val="0"/>
        <w:ind w:firstLine="567"/>
        <w:rPr>
          <w:bCs/>
          <w:szCs w:val="28"/>
        </w:rPr>
      </w:pPr>
      <w:r w:rsidRPr="006C400B">
        <w:rPr>
          <w:bCs/>
          <w:szCs w:val="28"/>
        </w:rPr>
        <w:t>Федеральным органом исполнительной власти иные показатели не предусмотрены.</w:t>
      </w:r>
    </w:p>
    <w:p w:rsidR="006714A6" w:rsidRPr="00195099" w:rsidRDefault="006714A6" w:rsidP="008A4FFF">
      <w:pPr>
        <w:pStyle w:val="Heading1"/>
        <w:keepLines/>
        <w:numPr>
          <w:ilvl w:val="0"/>
          <w:numId w:val="15"/>
        </w:numPr>
        <w:spacing w:before="480" w:after="0"/>
        <w:ind w:left="1134" w:hanging="283"/>
        <w:rPr>
          <w:rFonts w:ascii="Times New Roman" w:hAnsi="Times New Roman"/>
          <w:sz w:val="28"/>
          <w:szCs w:val="28"/>
        </w:rPr>
      </w:pPr>
      <w:bookmarkStart w:id="96" w:name="_Toc442713039"/>
      <w:r w:rsidRPr="00195099">
        <w:rPr>
          <w:rFonts w:ascii="Times New Roman" w:hAnsi="Times New Roman"/>
          <w:sz w:val="28"/>
          <w:szCs w:val="28"/>
        </w:rPr>
        <w:t>Раздел "</w:t>
      </w:r>
      <w:r w:rsidRPr="009B3916">
        <w:rPr>
          <w:rFonts w:ascii="Times New Roman" w:hAnsi="Times New Roman"/>
          <w:sz w:val="28"/>
          <w:szCs w:val="28"/>
        </w:rPr>
        <w:t>Перечень выявленных бесхозяйных объектов центра</w:t>
      </w:r>
      <w:r>
        <w:rPr>
          <w:rFonts w:ascii="Times New Roman" w:hAnsi="Times New Roman"/>
          <w:sz w:val="28"/>
          <w:szCs w:val="28"/>
        </w:rPr>
        <w:t xml:space="preserve">лизованных систем водоснабжения </w:t>
      </w:r>
      <w:r w:rsidRPr="009B3916">
        <w:rPr>
          <w:rFonts w:ascii="Times New Roman" w:hAnsi="Times New Roman"/>
          <w:sz w:val="28"/>
          <w:szCs w:val="28"/>
        </w:rPr>
        <w:t>и перечень организаций, уполномоченных на их эксплуатацию</w:t>
      </w:r>
      <w:r w:rsidRPr="00195099">
        <w:rPr>
          <w:rFonts w:ascii="Times New Roman" w:hAnsi="Times New Roman"/>
          <w:sz w:val="28"/>
          <w:szCs w:val="28"/>
        </w:rPr>
        <w:t xml:space="preserve"> "</w:t>
      </w:r>
      <w:bookmarkEnd w:id="96"/>
    </w:p>
    <w:p w:rsidR="006714A6" w:rsidRPr="009B3916" w:rsidRDefault="006714A6" w:rsidP="009B3916"/>
    <w:p w:rsidR="006714A6" w:rsidRDefault="006714A6" w:rsidP="00D4641A">
      <w:pPr>
        <w:pStyle w:val="ListParagraph"/>
        <w:ind w:left="0" w:firstLine="567"/>
        <w:rPr>
          <w:sz w:val="28"/>
          <w:szCs w:val="28"/>
        </w:rPr>
      </w:pPr>
      <w:r w:rsidRPr="008E7F4E">
        <w:rPr>
          <w:sz w:val="28"/>
          <w:szCs w:val="28"/>
        </w:rPr>
        <w:t>В процессе обследования централизованных систем водоснабжения бесхозяйных объектов не выявлено.</w:t>
      </w:r>
    </w:p>
    <w:p w:rsidR="006714A6" w:rsidRDefault="006714A6" w:rsidP="00D4641A">
      <w:pPr>
        <w:pStyle w:val="ListParagraph"/>
        <w:ind w:left="0" w:firstLine="567"/>
        <w:rPr>
          <w:sz w:val="28"/>
          <w:szCs w:val="28"/>
        </w:rPr>
      </w:pPr>
    </w:p>
    <w:p w:rsidR="006714A6" w:rsidRDefault="006714A6" w:rsidP="00D4641A">
      <w:pPr>
        <w:pStyle w:val="ListParagraph"/>
        <w:ind w:left="0" w:firstLine="567"/>
        <w:rPr>
          <w:sz w:val="28"/>
          <w:szCs w:val="28"/>
        </w:rPr>
      </w:pPr>
    </w:p>
    <w:p w:rsidR="006714A6" w:rsidRDefault="006714A6" w:rsidP="00D4641A">
      <w:pPr>
        <w:pStyle w:val="ListParagraph"/>
        <w:ind w:left="0" w:firstLine="567"/>
        <w:rPr>
          <w:sz w:val="28"/>
          <w:szCs w:val="28"/>
        </w:rPr>
      </w:pPr>
    </w:p>
    <w:p w:rsidR="006714A6" w:rsidRDefault="006714A6" w:rsidP="00D4641A">
      <w:pPr>
        <w:pStyle w:val="ListParagraph"/>
        <w:ind w:left="0" w:firstLine="567"/>
        <w:rPr>
          <w:sz w:val="28"/>
          <w:szCs w:val="28"/>
        </w:rPr>
      </w:pPr>
    </w:p>
    <w:p w:rsidR="006714A6" w:rsidRPr="003017AF" w:rsidRDefault="006714A6" w:rsidP="00991F11">
      <w:pPr>
        <w:pStyle w:val="20"/>
      </w:pPr>
      <w:bookmarkStart w:id="97" w:name="_Toc426009858"/>
      <w:bookmarkStart w:id="98" w:name="_Toc442713040"/>
      <w:r>
        <w:t>Список используемой литературы</w:t>
      </w:r>
      <w:bookmarkEnd w:id="97"/>
      <w:bookmarkEnd w:id="98"/>
    </w:p>
    <w:p w:rsidR="006714A6" w:rsidRPr="002C028A" w:rsidRDefault="006714A6" w:rsidP="00991F11">
      <w:pPr>
        <w:shd w:val="clear" w:color="auto" w:fill="FFFFFF"/>
        <w:ind w:firstLine="709"/>
        <w:contextualSpacing/>
      </w:pP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2C028A">
        <w:rPr>
          <w:szCs w:val="28"/>
        </w:rPr>
        <w:t>СНиП 2.04.02-84*: Водоснабжение. Наружные сети и сооружения / Госстрой России. – М.: ФГУП ЦПП</w:t>
      </w:r>
      <w:r w:rsidRPr="005E3071">
        <w:rPr>
          <w:color w:val="000000"/>
          <w:szCs w:val="28"/>
        </w:rPr>
        <w:t>, 2004. – 128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СНиП 2.04.01-85: Внутренний водопровод и канализация зданий / Госстрой СССР. – М.: Стройиздат, 1986. – 55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Абрамов Н. Н. Водоснабжение / Н. Н. Абрамов. – М.: Стройиздат, 1982. – 440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СанПиН 2.1.4.1074-01: Питьевая вода. Гигиенические требования к качеству воды централизованных систем питьевого водоснабжения. Контроль качества – М.: Федеральный центр Госсанэпиднадзора Минздрава России, 2002. – 149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Насосы: Каталог-справочник / В. В. Балыгин, А. Н. Крыжановский. – Новосибирск: НГАСУ, 1999. – 97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Оборудование водопроводно-канализационных сооружений: Справочник монтажника / под редакцией инженера А. С. Москвитина. – Подольск: Технология, 2008. – 430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Таблицы для гидравлического расчета водопроводных труб: Справочное пособие / Ф. А. Шевелев, А. Ф. Шевелев. – 6-е издание, дополненное и переработанное. – Липецк: Интеграл, 2005. – 117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Пособие по проектированию сооружений для очистки и подготовки воды (к СНиП 2.04.02-84) / НИИ КВОВ АКХ им. К. Д. Памфилова. – Москва: 1989.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Очистка питьевой и технической воды:  Примеры и расчеты  / В. Ф. Кожинов. – 3-е издание, дополненное и переработанное. – Минск.: Высшая школа А, 2007. – 299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Монтаж систем внешнего водоснабжения и водоотведения: Справочник строителя / А. К. Перешивкин, С. А. Никитин, В. П. Алимов, и др. – 5-е издание, дополненное и переработанное. – М.: ГУП ЦПП, 2001. – 828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Насосная станция ІІ подъема: методические указания к курсовому проекту для студ. специальности 290800 “Водоснабжение и водоотведение” всех форм обучения /В. В. Балыгин, А. В. Балыгин. – Новосибирск: НГАСУ, 1995. – 44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 xml:space="preserve">Водозаборные сооружения из поверхностных источников: методические указания по выполнению курсового проекта для студентов специальности 290800 “Водоснабжение и водоотведение” всех форм обучения / А. Н. Крыжановский, М. П. Тимофеева. – Новосибирск: НГАСУ, 2005. – 52 с. 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Экономическое обоснование решений по водоснабжению и водоотведению: Методические указания по выполнению экономического раздела в дипломном проекте для студентов специальности 270112 «Водоснабжение и водоотведение» всех форм обучения / Е. В. Григорьева, Т. А. Ивашенцева. – Новосибирск: НГАСУ, 2006. – 32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Автоматизация систем водоснабжения и водоотведения / Г. С. Попкович, М. А. Гордеев. – М: Высшая школа, 1986. – 392 с.: ил.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Справочник проектировщика. Водоснабжение населенных мест и промышленных предприятий / под. ред. В. Н. Самохина. –  М: Стройиздат, 1981. – 480 с.: ил.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СНиП 2.01.01-82: Строительная климатология и геофизика / Госстрой СССР. – М.: ЦИТП Госстроя СССР, 1984. – 104 с.</w:t>
      </w:r>
    </w:p>
    <w:p w:rsidR="006714A6" w:rsidRPr="005E3071" w:rsidRDefault="006714A6" w:rsidP="008A4FFF">
      <w:pPr>
        <w:numPr>
          <w:ilvl w:val="0"/>
          <w:numId w:val="16"/>
        </w:numPr>
        <w:shd w:val="clear" w:color="auto" w:fill="FFFFFF"/>
        <w:snapToGrid/>
        <w:ind w:left="0" w:firstLine="0"/>
        <w:contextualSpacing/>
        <w:rPr>
          <w:color w:val="000000"/>
          <w:szCs w:val="28"/>
        </w:rPr>
      </w:pPr>
      <w:r w:rsidRPr="005E3071">
        <w:rPr>
          <w:color w:val="000000"/>
          <w:szCs w:val="28"/>
        </w:rPr>
        <w:t>СНиП IV-5-82: Приложение. Указания по применению единых районных единичных расценок на строительство конструкции и работы / Госстрой СССР. – М.: Стройиздат, 1983. – 64 с.</w:t>
      </w:r>
    </w:p>
    <w:p w:rsidR="006714A6" w:rsidRPr="008E7F4E" w:rsidRDefault="006714A6" w:rsidP="001470E3">
      <w:pPr>
        <w:snapToGrid/>
        <w:ind w:left="360"/>
        <w:rPr>
          <w:szCs w:val="28"/>
        </w:rPr>
      </w:pPr>
    </w:p>
    <w:p w:rsidR="006714A6" w:rsidRPr="00B608E9" w:rsidRDefault="006714A6" w:rsidP="00991F11">
      <w:pPr>
        <w:pStyle w:val="Heading1"/>
        <w:numPr>
          <w:ilvl w:val="0"/>
          <w:numId w:val="0"/>
        </w:numPr>
        <w:spacing w:before="0" w:after="0" w:line="240" w:lineRule="auto"/>
        <w:ind w:left="431" w:firstLine="420"/>
        <w:rPr>
          <w:rFonts w:ascii="Times New Roman" w:hAnsi="Times New Roman"/>
          <w:sz w:val="28"/>
          <w:szCs w:val="28"/>
        </w:rPr>
      </w:pPr>
      <w:bookmarkStart w:id="99" w:name="_Toc442713041"/>
      <w:r w:rsidRPr="00B608E9">
        <w:rPr>
          <w:rFonts w:ascii="Times New Roman" w:hAnsi="Times New Roman"/>
          <w:sz w:val="28"/>
          <w:szCs w:val="28"/>
        </w:rPr>
        <w:t>Список приложений</w:t>
      </w:r>
      <w:bookmarkEnd w:id="99"/>
    </w:p>
    <w:p w:rsidR="006714A6" w:rsidRPr="008E7F4E" w:rsidRDefault="006714A6" w:rsidP="001470E3">
      <w:pPr>
        <w:snapToGrid/>
        <w:ind w:left="360"/>
        <w:rPr>
          <w:szCs w:val="28"/>
        </w:rPr>
      </w:pPr>
    </w:p>
    <w:p w:rsidR="006714A6" w:rsidRPr="00F77C57" w:rsidRDefault="006714A6" w:rsidP="00173761">
      <w:pPr>
        <w:numPr>
          <w:ilvl w:val="0"/>
          <w:numId w:val="9"/>
        </w:numPr>
        <w:snapToGrid/>
        <w:ind w:left="851" w:hanging="284"/>
        <w:rPr>
          <w:szCs w:val="28"/>
        </w:rPr>
      </w:pPr>
      <w:r w:rsidRPr="00F77C57">
        <w:rPr>
          <w:szCs w:val="28"/>
        </w:rPr>
        <w:t xml:space="preserve">Приложение №1 Существующая схема водоснабжения с. </w:t>
      </w:r>
      <w:r>
        <w:rPr>
          <w:szCs w:val="28"/>
        </w:rPr>
        <w:t>Новобибеево</w:t>
      </w:r>
      <w:r w:rsidRPr="00F77C57">
        <w:rPr>
          <w:szCs w:val="28"/>
        </w:rPr>
        <w:t xml:space="preserve">; </w:t>
      </w:r>
    </w:p>
    <w:p w:rsidR="006714A6" w:rsidRPr="00F77C57" w:rsidRDefault="006714A6" w:rsidP="00A6649A">
      <w:pPr>
        <w:snapToGrid/>
        <w:ind w:left="567"/>
        <w:rPr>
          <w:szCs w:val="28"/>
        </w:rPr>
      </w:pPr>
    </w:p>
    <w:sectPr w:rsidR="006714A6" w:rsidRPr="00F77C57" w:rsidSect="005F67DA">
      <w:headerReference w:type="default" r:id="rId7"/>
      <w:footerReference w:type="default" r:id="rId8"/>
      <w:footerReference w:type="first" r:id="rId9"/>
      <w:pgSz w:w="11906" w:h="16838" w:code="9"/>
      <w:pgMar w:top="1032" w:right="851" w:bottom="1134" w:left="1701" w:header="567" w:footer="48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4A6" w:rsidRDefault="006714A6">
      <w:pPr>
        <w:snapToGrid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separator/>
      </w:r>
    </w:p>
  </w:endnote>
  <w:endnote w:type="continuationSeparator" w:id="1">
    <w:p w:rsidR="006714A6" w:rsidRDefault="006714A6">
      <w:pPr>
        <w:snapToGrid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4A6" w:rsidRPr="00633067" w:rsidRDefault="006714A6">
    <w:pPr>
      <w:pStyle w:val="Footer"/>
      <w:jc w:val="right"/>
      <w:rPr>
        <w:rFonts w:ascii="Times New Roman" w:hAnsi="Times New Roman"/>
        <w:sz w:val="24"/>
        <w:szCs w:val="24"/>
      </w:rPr>
    </w:pPr>
    <w:r w:rsidRPr="00633067">
      <w:rPr>
        <w:rFonts w:ascii="Times New Roman" w:hAnsi="Times New Roman"/>
        <w:sz w:val="24"/>
        <w:szCs w:val="24"/>
      </w:rPr>
      <w:fldChar w:fldCharType="begin"/>
    </w:r>
    <w:r w:rsidRPr="00633067">
      <w:rPr>
        <w:rFonts w:ascii="Times New Roman" w:hAnsi="Times New Roman"/>
        <w:sz w:val="24"/>
        <w:szCs w:val="24"/>
      </w:rPr>
      <w:instrText>PAGE   \* MERGEFORMAT</w:instrText>
    </w:r>
    <w:r w:rsidRPr="00633067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24</w:t>
    </w:r>
    <w:r w:rsidRPr="00633067">
      <w:rPr>
        <w:rFonts w:ascii="Times New Roman" w:hAnsi="Times New Roman"/>
        <w:sz w:val="24"/>
        <w:szCs w:val="24"/>
      </w:rPr>
      <w:fldChar w:fldCharType="end"/>
    </w:r>
  </w:p>
  <w:p w:rsidR="006714A6" w:rsidRPr="005704B3" w:rsidRDefault="006714A6" w:rsidP="005704B3">
    <w:pPr>
      <w:pStyle w:val="Footer"/>
      <w:tabs>
        <w:tab w:val="clear" w:pos="4677"/>
      </w:tabs>
      <w:jc w:val="center"/>
      <w:rPr>
        <w:rFonts w:ascii="Times New Roman" w:hAnsi="Times New Roman"/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4A6" w:rsidRPr="009B3916" w:rsidRDefault="006714A6">
    <w:pPr>
      <w:pStyle w:val="Footer"/>
      <w:jc w:val="right"/>
      <w:rPr>
        <w:rFonts w:ascii="Times New Roman" w:hAnsi="Times New Roman"/>
        <w:sz w:val="24"/>
        <w:szCs w:val="24"/>
      </w:rPr>
    </w:pPr>
  </w:p>
  <w:p w:rsidR="006714A6" w:rsidRDefault="006714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4A6" w:rsidRDefault="006714A6">
      <w:pPr>
        <w:snapToGrid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separator/>
      </w:r>
    </w:p>
  </w:footnote>
  <w:footnote w:type="continuationSeparator" w:id="1">
    <w:p w:rsidR="006714A6" w:rsidRDefault="006714A6">
      <w:pPr>
        <w:snapToGrid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4A6" w:rsidRPr="009100A2" w:rsidRDefault="006714A6" w:rsidP="009100A2">
    <w:pPr>
      <w:jc w:val="center"/>
      <w:rPr>
        <w:sz w:val="22"/>
        <w:szCs w:val="22"/>
      </w:rPr>
    </w:pPr>
    <w:r w:rsidRPr="00AC76F0">
      <w:rPr>
        <w:sz w:val="22"/>
        <w:szCs w:val="22"/>
      </w:rPr>
      <w:t xml:space="preserve">Схема водоснабжения </w:t>
    </w:r>
    <w:r>
      <w:rPr>
        <w:sz w:val="22"/>
        <w:szCs w:val="22"/>
      </w:rPr>
      <w:t>с. Новобибеево Новобибеевского</w:t>
    </w:r>
    <w:r w:rsidRPr="008E7F4E">
      <w:rPr>
        <w:sz w:val="22"/>
        <w:szCs w:val="22"/>
      </w:rPr>
      <w:t xml:space="preserve"> сельсовета </w:t>
    </w:r>
    <w:r>
      <w:rPr>
        <w:sz w:val="22"/>
        <w:szCs w:val="22"/>
      </w:rPr>
      <w:t>Болотнинского</w:t>
    </w:r>
    <w:r w:rsidRPr="008E7F4E">
      <w:rPr>
        <w:sz w:val="22"/>
        <w:szCs w:val="22"/>
      </w:rPr>
      <w:t xml:space="preserve"> района</w:t>
    </w:r>
  </w:p>
  <w:p w:rsidR="006714A6" w:rsidRPr="009100A2" w:rsidRDefault="006714A6" w:rsidP="009100A2">
    <w:pPr>
      <w:jc w:val="center"/>
      <w:rPr>
        <w:bCs/>
        <w:sz w:val="22"/>
        <w:szCs w:val="22"/>
        <w:highlight w:val="yellow"/>
      </w:rPr>
    </w:pPr>
    <w:r w:rsidRPr="009100A2">
      <w:rPr>
        <w:sz w:val="22"/>
        <w:szCs w:val="22"/>
      </w:rPr>
      <w:t>Новосибирской области</w:t>
    </w:r>
  </w:p>
  <w:p w:rsidR="006714A6" w:rsidRPr="00AC76F0" w:rsidRDefault="006714A6" w:rsidP="009100A2">
    <w:pPr>
      <w:snapToGrid/>
      <w:spacing w:line="276" w:lineRule="auto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2">
    <w:nsid w:val="08765626"/>
    <w:multiLevelType w:val="hybridMultilevel"/>
    <w:tmpl w:val="8E82A09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465F1E"/>
    <w:multiLevelType w:val="hybridMultilevel"/>
    <w:tmpl w:val="A9B4E9D8"/>
    <w:lvl w:ilvl="0" w:tplc="534AC6A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2B5BCB"/>
    <w:multiLevelType w:val="hybridMultilevel"/>
    <w:tmpl w:val="6F408DA2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0165D9"/>
    <w:multiLevelType w:val="hybridMultilevel"/>
    <w:tmpl w:val="B4B86B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681864"/>
    <w:multiLevelType w:val="hybridMultilevel"/>
    <w:tmpl w:val="0A76CF8A"/>
    <w:lvl w:ilvl="0" w:tplc="21924C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8F31D21"/>
    <w:multiLevelType w:val="hybridMultilevel"/>
    <w:tmpl w:val="45D0B664"/>
    <w:lvl w:ilvl="0" w:tplc="104A4738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36AA5638"/>
    <w:multiLevelType w:val="multilevel"/>
    <w:tmpl w:val="90825ED4"/>
    <w:lvl w:ilvl="0">
      <w:start w:val="1"/>
      <w:numFmt w:val="decimal"/>
      <w:pStyle w:val="Heading1"/>
      <w:lvlText w:val="%1"/>
      <w:lvlJc w:val="left"/>
      <w:pPr>
        <w:ind w:left="5832" w:hanging="432"/>
      </w:pPr>
      <w:rPr>
        <w:rFonts w:cs="Times New Roman"/>
        <w:sz w:val="32"/>
        <w:szCs w:val="32"/>
      </w:rPr>
    </w:lvl>
    <w:lvl w:ilvl="1">
      <w:start w:val="1"/>
      <w:numFmt w:val="decimal"/>
      <w:lvlText w:val="%1.%2"/>
      <w:lvlJc w:val="left"/>
      <w:pPr>
        <w:ind w:left="1191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9">
    <w:nsid w:val="3A7B41BB"/>
    <w:multiLevelType w:val="hybridMultilevel"/>
    <w:tmpl w:val="CD18D07A"/>
    <w:lvl w:ilvl="0" w:tplc="3BEAD034">
      <w:start w:val="1"/>
      <w:numFmt w:val="bullet"/>
      <w:lvlText w:val=""/>
      <w:lvlJc w:val="left"/>
      <w:pPr>
        <w:tabs>
          <w:tab w:val="num" w:pos="0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5E1CB2"/>
    <w:multiLevelType w:val="hybridMultilevel"/>
    <w:tmpl w:val="29C2573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6E80046"/>
    <w:multiLevelType w:val="hybridMultilevel"/>
    <w:tmpl w:val="F6F6FB20"/>
    <w:lvl w:ilvl="0" w:tplc="4A66B6A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A41526E"/>
    <w:multiLevelType w:val="hybridMultilevel"/>
    <w:tmpl w:val="166A50D4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E4454D7"/>
    <w:multiLevelType w:val="hybridMultilevel"/>
    <w:tmpl w:val="04823722"/>
    <w:lvl w:ilvl="0" w:tplc="104A4738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3F205B"/>
    <w:multiLevelType w:val="hybridMultilevel"/>
    <w:tmpl w:val="107CD0BA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7DF50F1"/>
    <w:multiLevelType w:val="hybridMultilevel"/>
    <w:tmpl w:val="CA549296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BDB35E5"/>
    <w:multiLevelType w:val="hybridMultilevel"/>
    <w:tmpl w:val="B3BEF1D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685C4D86"/>
    <w:multiLevelType w:val="hybridMultilevel"/>
    <w:tmpl w:val="075CBF60"/>
    <w:lvl w:ilvl="0" w:tplc="035EA894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9744E18"/>
    <w:multiLevelType w:val="hybridMultilevel"/>
    <w:tmpl w:val="7CDCA5FA"/>
    <w:lvl w:ilvl="0" w:tplc="104A4738">
      <w:start w:val="1"/>
      <w:numFmt w:val="bullet"/>
      <w:lvlText w:val=""/>
      <w:lvlJc w:val="left"/>
      <w:pPr>
        <w:tabs>
          <w:tab w:val="num" w:pos="1276"/>
        </w:tabs>
        <w:ind w:left="1276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7"/>
  </w:num>
  <w:num w:numId="5">
    <w:abstractNumId w:val="4"/>
  </w:num>
  <w:num w:numId="6">
    <w:abstractNumId w:val="14"/>
  </w:num>
  <w:num w:numId="7">
    <w:abstractNumId w:val="13"/>
  </w:num>
  <w:num w:numId="8">
    <w:abstractNumId w:val="18"/>
  </w:num>
  <w:num w:numId="9">
    <w:abstractNumId w:val="9"/>
  </w:num>
  <w:num w:numId="10">
    <w:abstractNumId w:val="10"/>
  </w:num>
  <w:num w:numId="11">
    <w:abstractNumId w:val="6"/>
  </w:num>
  <w:num w:numId="12">
    <w:abstractNumId w:val="3"/>
  </w:num>
  <w:num w:numId="13">
    <w:abstractNumId w:val="11"/>
  </w:num>
  <w:num w:numId="14">
    <w:abstractNumId w:val="5"/>
  </w:num>
  <w:num w:numId="15">
    <w:abstractNumId w:val="17"/>
  </w:num>
  <w:num w:numId="16">
    <w:abstractNumId w:val="16"/>
  </w:num>
  <w:num w:numId="17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567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3126"/>
    <w:rsid w:val="00004093"/>
    <w:rsid w:val="00007E7B"/>
    <w:rsid w:val="000109D1"/>
    <w:rsid w:val="0001120D"/>
    <w:rsid w:val="000118B5"/>
    <w:rsid w:val="00011F67"/>
    <w:rsid w:val="00012ED8"/>
    <w:rsid w:val="0001676E"/>
    <w:rsid w:val="00017D32"/>
    <w:rsid w:val="00020E63"/>
    <w:rsid w:val="000215CD"/>
    <w:rsid w:val="00022E0C"/>
    <w:rsid w:val="00024208"/>
    <w:rsid w:val="00025F6C"/>
    <w:rsid w:val="000278A0"/>
    <w:rsid w:val="00027DF2"/>
    <w:rsid w:val="00030B5C"/>
    <w:rsid w:val="00030B9D"/>
    <w:rsid w:val="0003404F"/>
    <w:rsid w:val="00034BB1"/>
    <w:rsid w:val="00035009"/>
    <w:rsid w:val="00035613"/>
    <w:rsid w:val="00035C21"/>
    <w:rsid w:val="000360E7"/>
    <w:rsid w:val="000375E9"/>
    <w:rsid w:val="00041DBE"/>
    <w:rsid w:val="000436B3"/>
    <w:rsid w:val="000443DC"/>
    <w:rsid w:val="00044C12"/>
    <w:rsid w:val="000464CF"/>
    <w:rsid w:val="0004745A"/>
    <w:rsid w:val="000504E2"/>
    <w:rsid w:val="000518FB"/>
    <w:rsid w:val="0005298C"/>
    <w:rsid w:val="00052D7B"/>
    <w:rsid w:val="00052EAE"/>
    <w:rsid w:val="00053C0B"/>
    <w:rsid w:val="00056D90"/>
    <w:rsid w:val="0006005F"/>
    <w:rsid w:val="00061080"/>
    <w:rsid w:val="00061096"/>
    <w:rsid w:val="00061B85"/>
    <w:rsid w:val="00061F4A"/>
    <w:rsid w:val="0006245F"/>
    <w:rsid w:val="000636B9"/>
    <w:rsid w:val="00064AED"/>
    <w:rsid w:val="00070E5B"/>
    <w:rsid w:val="00070F70"/>
    <w:rsid w:val="00071980"/>
    <w:rsid w:val="000724A1"/>
    <w:rsid w:val="000734BA"/>
    <w:rsid w:val="00073A89"/>
    <w:rsid w:val="00081F66"/>
    <w:rsid w:val="0008423C"/>
    <w:rsid w:val="00085DAB"/>
    <w:rsid w:val="00090C7A"/>
    <w:rsid w:val="00093639"/>
    <w:rsid w:val="00093777"/>
    <w:rsid w:val="0009405F"/>
    <w:rsid w:val="000941CA"/>
    <w:rsid w:val="0009431D"/>
    <w:rsid w:val="00095FC9"/>
    <w:rsid w:val="000A49DF"/>
    <w:rsid w:val="000A4A7E"/>
    <w:rsid w:val="000A6A45"/>
    <w:rsid w:val="000B2DF6"/>
    <w:rsid w:val="000B3174"/>
    <w:rsid w:val="000B3C7D"/>
    <w:rsid w:val="000B5631"/>
    <w:rsid w:val="000B5758"/>
    <w:rsid w:val="000B5C15"/>
    <w:rsid w:val="000B5DDA"/>
    <w:rsid w:val="000B744B"/>
    <w:rsid w:val="000B7D3D"/>
    <w:rsid w:val="000B7D9A"/>
    <w:rsid w:val="000C3E19"/>
    <w:rsid w:val="000C3F5B"/>
    <w:rsid w:val="000C4BE1"/>
    <w:rsid w:val="000C4FB8"/>
    <w:rsid w:val="000C52BF"/>
    <w:rsid w:val="000C78B5"/>
    <w:rsid w:val="000D0B0B"/>
    <w:rsid w:val="000D3A05"/>
    <w:rsid w:val="000D3E4C"/>
    <w:rsid w:val="000D69F9"/>
    <w:rsid w:val="000D6D1D"/>
    <w:rsid w:val="000E32B8"/>
    <w:rsid w:val="000E3E1A"/>
    <w:rsid w:val="000E4772"/>
    <w:rsid w:val="000E6421"/>
    <w:rsid w:val="000E7902"/>
    <w:rsid w:val="000F2FD9"/>
    <w:rsid w:val="000F33CC"/>
    <w:rsid w:val="000F6FAD"/>
    <w:rsid w:val="000F7DE9"/>
    <w:rsid w:val="00102664"/>
    <w:rsid w:val="001058E2"/>
    <w:rsid w:val="00106632"/>
    <w:rsid w:val="00107234"/>
    <w:rsid w:val="00107B39"/>
    <w:rsid w:val="00111CD9"/>
    <w:rsid w:val="001122C6"/>
    <w:rsid w:val="001122DA"/>
    <w:rsid w:val="001124C6"/>
    <w:rsid w:val="00112941"/>
    <w:rsid w:val="00115BF3"/>
    <w:rsid w:val="00115E4D"/>
    <w:rsid w:val="00116777"/>
    <w:rsid w:val="0011751D"/>
    <w:rsid w:val="00117C78"/>
    <w:rsid w:val="00123445"/>
    <w:rsid w:val="00124123"/>
    <w:rsid w:val="00124E56"/>
    <w:rsid w:val="00125647"/>
    <w:rsid w:val="001261A2"/>
    <w:rsid w:val="001263B9"/>
    <w:rsid w:val="00130DAA"/>
    <w:rsid w:val="0013495E"/>
    <w:rsid w:val="0013580A"/>
    <w:rsid w:val="0014202D"/>
    <w:rsid w:val="00143C9F"/>
    <w:rsid w:val="001440E4"/>
    <w:rsid w:val="00145697"/>
    <w:rsid w:val="001470E3"/>
    <w:rsid w:val="00147355"/>
    <w:rsid w:val="00150FA8"/>
    <w:rsid w:val="00151CDD"/>
    <w:rsid w:val="00152694"/>
    <w:rsid w:val="00153D83"/>
    <w:rsid w:val="00154D46"/>
    <w:rsid w:val="00155426"/>
    <w:rsid w:val="00156B41"/>
    <w:rsid w:val="00157337"/>
    <w:rsid w:val="0016097B"/>
    <w:rsid w:val="00160A26"/>
    <w:rsid w:val="00161751"/>
    <w:rsid w:val="00161934"/>
    <w:rsid w:val="00162C0B"/>
    <w:rsid w:val="00163832"/>
    <w:rsid w:val="00164E34"/>
    <w:rsid w:val="0016517C"/>
    <w:rsid w:val="001658B8"/>
    <w:rsid w:val="0016681E"/>
    <w:rsid w:val="001703B8"/>
    <w:rsid w:val="00173761"/>
    <w:rsid w:val="0017744E"/>
    <w:rsid w:val="0017754A"/>
    <w:rsid w:val="00177C7D"/>
    <w:rsid w:val="00180647"/>
    <w:rsid w:val="001825F2"/>
    <w:rsid w:val="00182A7E"/>
    <w:rsid w:val="00182DBB"/>
    <w:rsid w:val="00183EFC"/>
    <w:rsid w:val="00185002"/>
    <w:rsid w:val="001864E2"/>
    <w:rsid w:val="00186740"/>
    <w:rsid w:val="0019101B"/>
    <w:rsid w:val="00193FDB"/>
    <w:rsid w:val="00195099"/>
    <w:rsid w:val="00196572"/>
    <w:rsid w:val="001A0395"/>
    <w:rsid w:val="001A3014"/>
    <w:rsid w:val="001A4892"/>
    <w:rsid w:val="001A49FB"/>
    <w:rsid w:val="001A611F"/>
    <w:rsid w:val="001A7CCB"/>
    <w:rsid w:val="001B17C6"/>
    <w:rsid w:val="001B2095"/>
    <w:rsid w:val="001B2E68"/>
    <w:rsid w:val="001B2F04"/>
    <w:rsid w:val="001B2F51"/>
    <w:rsid w:val="001B5522"/>
    <w:rsid w:val="001B56CE"/>
    <w:rsid w:val="001B5A32"/>
    <w:rsid w:val="001B661D"/>
    <w:rsid w:val="001B6E73"/>
    <w:rsid w:val="001C3394"/>
    <w:rsid w:val="001C52E0"/>
    <w:rsid w:val="001C6A47"/>
    <w:rsid w:val="001C7188"/>
    <w:rsid w:val="001D0532"/>
    <w:rsid w:val="001D2F2E"/>
    <w:rsid w:val="001D3DAC"/>
    <w:rsid w:val="001D477D"/>
    <w:rsid w:val="001D4F85"/>
    <w:rsid w:val="001D55C9"/>
    <w:rsid w:val="001D5718"/>
    <w:rsid w:val="001D5DED"/>
    <w:rsid w:val="001D61A0"/>
    <w:rsid w:val="001D65AC"/>
    <w:rsid w:val="001D6A36"/>
    <w:rsid w:val="001D6A6C"/>
    <w:rsid w:val="001D7F25"/>
    <w:rsid w:val="001E111C"/>
    <w:rsid w:val="001E1506"/>
    <w:rsid w:val="001E38E6"/>
    <w:rsid w:val="001E4868"/>
    <w:rsid w:val="001E56C9"/>
    <w:rsid w:val="001E56FA"/>
    <w:rsid w:val="001E5FBD"/>
    <w:rsid w:val="001E64FA"/>
    <w:rsid w:val="001E6869"/>
    <w:rsid w:val="001E7429"/>
    <w:rsid w:val="001E74F1"/>
    <w:rsid w:val="001F065F"/>
    <w:rsid w:val="001F106B"/>
    <w:rsid w:val="001F4398"/>
    <w:rsid w:val="001F4AE5"/>
    <w:rsid w:val="001F6EB0"/>
    <w:rsid w:val="00201056"/>
    <w:rsid w:val="00201C69"/>
    <w:rsid w:val="002025A4"/>
    <w:rsid w:val="00204C7A"/>
    <w:rsid w:val="0020553C"/>
    <w:rsid w:val="00206F31"/>
    <w:rsid w:val="002074DF"/>
    <w:rsid w:val="00207630"/>
    <w:rsid w:val="00207EB9"/>
    <w:rsid w:val="00211129"/>
    <w:rsid w:val="002136F8"/>
    <w:rsid w:val="002148C6"/>
    <w:rsid w:val="00215054"/>
    <w:rsid w:val="002150E3"/>
    <w:rsid w:val="00217D40"/>
    <w:rsid w:val="00220931"/>
    <w:rsid w:val="00222224"/>
    <w:rsid w:val="0022321D"/>
    <w:rsid w:val="00223B61"/>
    <w:rsid w:val="002245AB"/>
    <w:rsid w:val="0022583A"/>
    <w:rsid w:val="00226023"/>
    <w:rsid w:val="00226221"/>
    <w:rsid w:val="0022634E"/>
    <w:rsid w:val="00227754"/>
    <w:rsid w:val="002301D8"/>
    <w:rsid w:val="00230407"/>
    <w:rsid w:val="00240BCA"/>
    <w:rsid w:val="0024154F"/>
    <w:rsid w:val="0024332C"/>
    <w:rsid w:val="00243FE4"/>
    <w:rsid w:val="0024458D"/>
    <w:rsid w:val="00244880"/>
    <w:rsid w:val="00245F24"/>
    <w:rsid w:val="00246EB6"/>
    <w:rsid w:val="002504C0"/>
    <w:rsid w:val="00253231"/>
    <w:rsid w:val="002543B7"/>
    <w:rsid w:val="0025555A"/>
    <w:rsid w:val="00261F27"/>
    <w:rsid w:val="002640E1"/>
    <w:rsid w:val="0026640E"/>
    <w:rsid w:val="00266EAE"/>
    <w:rsid w:val="002704F0"/>
    <w:rsid w:val="002715C3"/>
    <w:rsid w:val="00272A88"/>
    <w:rsid w:val="002740CB"/>
    <w:rsid w:val="00274D08"/>
    <w:rsid w:val="00275E3E"/>
    <w:rsid w:val="002766FD"/>
    <w:rsid w:val="00276C44"/>
    <w:rsid w:val="00277597"/>
    <w:rsid w:val="00277669"/>
    <w:rsid w:val="00281D5E"/>
    <w:rsid w:val="00282131"/>
    <w:rsid w:val="00283E95"/>
    <w:rsid w:val="0028594C"/>
    <w:rsid w:val="00285A05"/>
    <w:rsid w:val="0029052A"/>
    <w:rsid w:val="00290897"/>
    <w:rsid w:val="00291AC5"/>
    <w:rsid w:val="00291C4D"/>
    <w:rsid w:val="002960BE"/>
    <w:rsid w:val="00297173"/>
    <w:rsid w:val="00297635"/>
    <w:rsid w:val="0029786D"/>
    <w:rsid w:val="002A13AD"/>
    <w:rsid w:val="002A1652"/>
    <w:rsid w:val="002A327E"/>
    <w:rsid w:val="002B1559"/>
    <w:rsid w:val="002B2350"/>
    <w:rsid w:val="002B2CD2"/>
    <w:rsid w:val="002B64D7"/>
    <w:rsid w:val="002C028A"/>
    <w:rsid w:val="002C110B"/>
    <w:rsid w:val="002C240D"/>
    <w:rsid w:val="002C2E90"/>
    <w:rsid w:val="002C34E6"/>
    <w:rsid w:val="002C39D6"/>
    <w:rsid w:val="002C3B81"/>
    <w:rsid w:val="002C4B25"/>
    <w:rsid w:val="002D067E"/>
    <w:rsid w:val="002D0E2D"/>
    <w:rsid w:val="002D19DD"/>
    <w:rsid w:val="002D2128"/>
    <w:rsid w:val="002D2225"/>
    <w:rsid w:val="002D2A01"/>
    <w:rsid w:val="002D2C3B"/>
    <w:rsid w:val="002D3680"/>
    <w:rsid w:val="002D37DF"/>
    <w:rsid w:val="002D3F21"/>
    <w:rsid w:val="002D4152"/>
    <w:rsid w:val="002D74CD"/>
    <w:rsid w:val="002E1199"/>
    <w:rsid w:val="002E1BA8"/>
    <w:rsid w:val="002E1C45"/>
    <w:rsid w:val="002E2E74"/>
    <w:rsid w:val="002E3C48"/>
    <w:rsid w:val="002E406B"/>
    <w:rsid w:val="002E55F9"/>
    <w:rsid w:val="002E58F2"/>
    <w:rsid w:val="002E58F8"/>
    <w:rsid w:val="002E6F11"/>
    <w:rsid w:val="002E7774"/>
    <w:rsid w:val="002F0A51"/>
    <w:rsid w:val="002F168A"/>
    <w:rsid w:val="002F1AEA"/>
    <w:rsid w:val="002F2320"/>
    <w:rsid w:val="002F31AD"/>
    <w:rsid w:val="002F31B1"/>
    <w:rsid w:val="002F39F7"/>
    <w:rsid w:val="002F4032"/>
    <w:rsid w:val="002F5EA6"/>
    <w:rsid w:val="002F66C8"/>
    <w:rsid w:val="003007AD"/>
    <w:rsid w:val="003009FF"/>
    <w:rsid w:val="00300E16"/>
    <w:rsid w:val="003017AF"/>
    <w:rsid w:val="00305244"/>
    <w:rsid w:val="00306CDA"/>
    <w:rsid w:val="00306DE3"/>
    <w:rsid w:val="0030716D"/>
    <w:rsid w:val="0030734C"/>
    <w:rsid w:val="0031157C"/>
    <w:rsid w:val="0031374E"/>
    <w:rsid w:val="003152B6"/>
    <w:rsid w:val="0031564E"/>
    <w:rsid w:val="00317097"/>
    <w:rsid w:val="003229B7"/>
    <w:rsid w:val="00322C14"/>
    <w:rsid w:val="003235C7"/>
    <w:rsid w:val="00323849"/>
    <w:rsid w:val="00324211"/>
    <w:rsid w:val="00326255"/>
    <w:rsid w:val="0032649C"/>
    <w:rsid w:val="0033133E"/>
    <w:rsid w:val="003315AF"/>
    <w:rsid w:val="003320F2"/>
    <w:rsid w:val="00332730"/>
    <w:rsid w:val="00333A06"/>
    <w:rsid w:val="00336E9B"/>
    <w:rsid w:val="00337226"/>
    <w:rsid w:val="00343181"/>
    <w:rsid w:val="00343E52"/>
    <w:rsid w:val="00345D67"/>
    <w:rsid w:val="00346B8E"/>
    <w:rsid w:val="00351545"/>
    <w:rsid w:val="003515DC"/>
    <w:rsid w:val="00351AA4"/>
    <w:rsid w:val="00352E78"/>
    <w:rsid w:val="0035477A"/>
    <w:rsid w:val="003552BC"/>
    <w:rsid w:val="00355973"/>
    <w:rsid w:val="0035786E"/>
    <w:rsid w:val="00357E84"/>
    <w:rsid w:val="00360446"/>
    <w:rsid w:val="00360B5C"/>
    <w:rsid w:val="00365015"/>
    <w:rsid w:val="00365359"/>
    <w:rsid w:val="0036598C"/>
    <w:rsid w:val="0036744F"/>
    <w:rsid w:val="00367790"/>
    <w:rsid w:val="00371493"/>
    <w:rsid w:val="00371B06"/>
    <w:rsid w:val="003725F7"/>
    <w:rsid w:val="00374098"/>
    <w:rsid w:val="0037413A"/>
    <w:rsid w:val="0037600C"/>
    <w:rsid w:val="00377010"/>
    <w:rsid w:val="00377323"/>
    <w:rsid w:val="0037734A"/>
    <w:rsid w:val="003808BE"/>
    <w:rsid w:val="00382292"/>
    <w:rsid w:val="003822A9"/>
    <w:rsid w:val="00382386"/>
    <w:rsid w:val="00382574"/>
    <w:rsid w:val="00384447"/>
    <w:rsid w:val="003847C8"/>
    <w:rsid w:val="00384AC0"/>
    <w:rsid w:val="00387708"/>
    <w:rsid w:val="00390747"/>
    <w:rsid w:val="003919E8"/>
    <w:rsid w:val="00391A50"/>
    <w:rsid w:val="00392DFB"/>
    <w:rsid w:val="003A0F9C"/>
    <w:rsid w:val="003A3230"/>
    <w:rsid w:val="003A3E0C"/>
    <w:rsid w:val="003A40EB"/>
    <w:rsid w:val="003A4783"/>
    <w:rsid w:val="003A58C1"/>
    <w:rsid w:val="003A7356"/>
    <w:rsid w:val="003B0A2E"/>
    <w:rsid w:val="003B0E39"/>
    <w:rsid w:val="003B1F94"/>
    <w:rsid w:val="003B2FCC"/>
    <w:rsid w:val="003B4A29"/>
    <w:rsid w:val="003B4AFD"/>
    <w:rsid w:val="003B72E0"/>
    <w:rsid w:val="003B7464"/>
    <w:rsid w:val="003C03BD"/>
    <w:rsid w:val="003C17A4"/>
    <w:rsid w:val="003C297D"/>
    <w:rsid w:val="003C4638"/>
    <w:rsid w:val="003C54B8"/>
    <w:rsid w:val="003C6E72"/>
    <w:rsid w:val="003D000D"/>
    <w:rsid w:val="003D0D4D"/>
    <w:rsid w:val="003D2632"/>
    <w:rsid w:val="003D2810"/>
    <w:rsid w:val="003D3391"/>
    <w:rsid w:val="003D34CE"/>
    <w:rsid w:val="003D4555"/>
    <w:rsid w:val="003D47AF"/>
    <w:rsid w:val="003D4E3D"/>
    <w:rsid w:val="003D6409"/>
    <w:rsid w:val="003D78D6"/>
    <w:rsid w:val="003D7ECC"/>
    <w:rsid w:val="003E36BF"/>
    <w:rsid w:val="003E3EE7"/>
    <w:rsid w:val="003E4133"/>
    <w:rsid w:val="003E423A"/>
    <w:rsid w:val="003E4373"/>
    <w:rsid w:val="003F13BF"/>
    <w:rsid w:val="003F1C5F"/>
    <w:rsid w:val="003F3C3D"/>
    <w:rsid w:val="003F6C4E"/>
    <w:rsid w:val="003F6D55"/>
    <w:rsid w:val="003F7B3A"/>
    <w:rsid w:val="0040171D"/>
    <w:rsid w:val="00401742"/>
    <w:rsid w:val="00401B82"/>
    <w:rsid w:val="0040563E"/>
    <w:rsid w:val="00406B3F"/>
    <w:rsid w:val="00407973"/>
    <w:rsid w:val="00407BF3"/>
    <w:rsid w:val="004105D1"/>
    <w:rsid w:val="00411EDA"/>
    <w:rsid w:val="00412C5E"/>
    <w:rsid w:val="00413A13"/>
    <w:rsid w:val="00416617"/>
    <w:rsid w:val="00417DA3"/>
    <w:rsid w:val="00421224"/>
    <w:rsid w:val="00421DAC"/>
    <w:rsid w:val="004232DA"/>
    <w:rsid w:val="0042700F"/>
    <w:rsid w:val="00432680"/>
    <w:rsid w:val="0043736E"/>
    <w:rsid w:val="00441499"/>
    <w:rsid w:val="0044297B"/>
    <w:rsid w:val="00446E20"/>
    <w:rsid w:val="00450FB1"/>
    <w:rsid w:val="004523DB"/>
    <w:rsid w:val="00454D32"/>
    <w:rsid w:val="00456E26"/>
    <w:rsid w:val="004575A1"/>
    <w:rsid w:val="004577D1"/>
    <w:rsid w:val="004578CE"/>
    <w:rsid w:val="00457AF4"/>
    <w:rsid w:val="00460F63"/>
    <w:rsid w:val="0046541C"/>
    <w:rsid w:val="004672F6"/>
    <w:rsid w:val="00467806"/>
    <w:rsid w:val="00472679"/>
    <w:rsid w:val="00472D8D"/>
    <w:rsid w:val="00472E43"/>
    <w:rsid w:val="00474420"/>
    <w:rsid w:val="00476FB7"/>
    <w:rsid w:val="004776F6"/>
    <w:rsid w:val="004802B1"/>
    <w:rsid w:val="0048042F"/>
    <w:rsid w:val="00480BE4"/>
    <w:rsid w:val="00480FD0"/>
    <w:rsid w:val="004810DD"/>
    <w:rsid w:val="004812AC"/>
    <w:rsid w:val="00481BB6"/>
    <w:rsid w:val="00482A3B"/>
    <w:rsid w:val="004856FA"/>
    <w:rsid w:val="004867A0"/>
    <w:rsid w:val="004867EF"/>
    <w:rsid w:val="004904CF"/>
    <w:rsid w:val="00491A11"/>
    <w:rsid w:val="0049313C"/>
    <w:rsid w:val="00494F9D"/>
    <w:rsid w:val="0049514B"/>
    <w:rsid w:val="00496527"/>
    <w:rsid w:val="00497711"/>
    <w:rsid w:val="004A2897"/>
    <w:rsid w:val="004A43C5"/>
    <w:rsid w:val="004A6BCA"/>
    <w:rsid w:val="004A7569"/>
    <w:rsid w:val="004B066C"/>
    <w:rsid w:val="004B1781"/>
    <w:rsid w:val="004B3EA4"/>
    <w:rsid w:val="004B579D"/>
    <w:rsid w:val="004B79FF"/>
    <w:rsid w:val="004C0370"/>
    <w:rsid w:val="004C17B6"/>
    <w:rsid w:val="004C1C4A"/>
    <w:rsid w:val="004C22EB"/>
    <w:rsid w:val="004C3177"/>
    <w:rsid w:val="004C4222"/>
    <w:rsid w:val="004C57E3"/>
    <w:rsid w:val="004C6AED"/>
    <w:rsid w:val="004D0338"/>
    <w:rsid w:val="004D080D"/>
    <w:rsid w:val="004D1351"/>
    <w:rsid w:val="004D32BA"/>
    <w:rsid w:val="004D32FB"/>
    <w:rsid w:val="004D34D8"/>
    <w:rsid w:val="004D37FE"/>
    <w:rsid w:val="004D52DC"/>
    <w:rsid w:val="004D5388"/>
    <w:rsid w:val="004D6986"/>
    <w:rsid w:val="004D702D"/>
    <w:rsid w:val="004E1126"/>
    <w:rsid w:val="004E2B09"/>
    <w:rsid w:val="004E395E"/>
    <w:rsid w:val="004E53BB"/>
    <w:rsid w:val="004E679D"/>
    <w:rsid w:val="004F0282"/>
    <w:rsid w:val="004F1305"/>
    <w:rsid w:val="004F1926"/>
    <w:rsid w:val="004F1CC8"/>
    <w:rsid w:val="004F1F8D"/>
    <w:rsid w:val="004F50EE"/>
    <w:rsid w:val="004F5411"/>
    <w:rsid w:val="004F6603"/>
    <w:rsid w:val="004F777B"/>
    <w:rsid w:val="004F7C47"/>
    <w:rsid w:val="00500AAD"/>
    <w:rsid w:val="00501E19"/>
    <w:rsid w:val="00503F27"/>
    <w:rsid w:val="00504A47"/>
    <w:rsid w:val="005063CD"/>
    <w:rsid w:val="00507C15"/>
    <w:rsid w:val="00513330"/>
    <w:rsid w:val="00513C43"/>
    <w:rsid w:val="00514146"/>
    <w:rsid w:val="00514A7C"/>
    <w:rsid w:val="00514B99"/>
    <w:rsid w:val="005177E3"/>
    <w:rsid w:val="00520AA2"/>
    <w:rsid w:val="00520C9C"/>
    <w:rsid w:val="00521506"/>
    <w:rsid w:val="00521BBD"/>
    <w:rsid w:val="00524EE0"/>
    <w:rsid w:val="00525221"/>
    <w:rsid w:val="005255A6"/>
    <w:rsid w:val="00525646"/>
    <w:rsid w:val="0053339D"/>
    <w:rsid w:val="00533952"/>
    <w:rsid w:val="005347D7"/>
    <w:rsid w:val="00534D65"/>
    <w:rsid w:val="00534EA1"/>
    <w:rsid w:val="00536253"/>
    <w:rsid w:val="005369E3"/>
    <w:rsid w:val="00537AF4"/>
    <w:rsid w:val="00540167"/>
    <w:rsid w:val="0054086A"/>
    <w:rsid w:val="00540B6A"/>
    <w:rsid w:val="00540FC6"/>
    <w:rsid w:val="005460C7"/>
    <w:rsid w:val="005461E4"/>
    <w:rsid w:val="00547695"/>
    <w:rsid w:val="00547BB3"/>
    <w:rsid w:val="0055062E"/>
    <w:rsid w:val="00553741"/>
    <w:rsid w:val="00553A54"/>
    <w:rsid w:val="005541A6"/>
    <w:rsid w:val="00554CB5"/>
    <w:rsid w:val="0055604A"/>
    <w:rsid w:val="00556704"/>
    <w:rsid w:val="005575CC"/>
    <w:rsid w:val="00560309"/>
    <w:rsid w:val="00562A53"/>
    <w:rsid w:val="0056491B"/>
    <w:rsid w:val="00564B4D"/>
    <w:rsid w:val="00565434"/>
    <w:rsid w:val="005656B2"/>
    <w:rsid w:val="00565B65"/>
    <w:rsid w:val="005668F4"/>
    <w:rsid w:val="00566C68"/>
    <w:rsid w:val="005678E3"/>
    <w:rsid w:val="005704B3"/>
    <w:rsid w:val="0057108F"/>
    <w:rsid w:val="005726CE"/>
    <w:rsid w:val="0057301B"/>
    <w:rsid w:val="005739C4"/>
    <w:rsid w:val="00575FBA"/>
    <w:rsid w:val="0058046D"/>
    <w:rsid w:val="00580A9D"/>
    <w:rsid w:val="005818E1"/>
    <w:rsid w:val="005827DB"/>
    <w:rsid w:val="00582F06"/>
    <w:rsid w:val="00584146"/>
    <w:rsid w:val="005865DA"/>
    <w:rsid w:val="00587049"/>
    <w:rsid w:val="0059168C"/>
    <w:rsid w:val="00591AE8"/>
    <w:rsid w:val="00591BED"/>
    <w:rsid w:val="005923C4"/>
    <w:rsid w:val="00592AAE"/>
    <w:rsid w:val="00593C6B"/>
    <w:rsid w:val="005957C5"/>
    <w:rsid w:val="0059596A"/>
    <w:rsid w:val="00597774"/>
    <w:rsid w:val="005A1790"/>
    <w:rsid w:val="005A297A"/>
    <w:rsid w:val="005A6784"/>
    <w:rsid w:val="005A742F"/>
    <w:rsid w:val="005A7E56"/>
    <w:rsid w:val="005B158F"/>
    <w:rsid w:val="005B2706"/>
    <w:rsid w:val="005B35EB"/>
    <w:rsid w:val="005B3AD0"/>
    <w:rsid w:val="005B6807"/>
    <w:rsid w:val="005C14E2"/>
    <w:rsid w:val="005C315B"/>
    <w:rsid w:val="005C42C0"/>
    <w:rsid w:val="005D3B93"/>
    <w:rsid w:val="005D42BD"/>
    <w:rsid w:val="005D556C"/>
    <w:rsid w:val="005E0029"/>
    <w:rsid w:val="005E170D"/>
    <w:rsid w:val="005E2258"/>
    <w:rsid w:val="005E3071"/>
    <w:rsid w:val="005E6314"/>
    <w:rsid w:val="005F1929"/>
    <w:rsid w:val="005F2D0A"/>
    <w:rsid w:val="005F33F1"/>
    <w:rsid w:val="005F4409"/>
    <w:rsid w:val="005F505C"/>
    <w:rsid w:val="005F67DA"/>
    <w:rsid w:val="005F7280"/>
    <w:rsid w:val="006018A8"/>
    <w:rsid w:val="0060306B"/>
    <w:rsid w:val="0060402A"/>
    <w:rsid w:val="00604057"/>
    <w:rsid w:val="00610613"/>
    <w:rsid w:val="006120F9"/>
    <w:rsid w:val="00612461"/>
    <w:rsid w:val="00612642"/>
    <w:rsid w:val="006130E7"/>
    <w:rsid w:val="00613957"/>
    <w:rsid w:val="00614A76"/>
    <w:rsid w:val="00616CC4"/>
    <w:rsid w:val="006175BC"/>
    <w:rsid w:val="00617851"/>
    <w:rsid w:val="00617DF4"/>
    <w:rsid w:val="006209A2"/>
    <w:rsid w:val="006215CE"/>
    <w:rsid w:val="00621C36"/>
    <w:rsid w:val="00623F10"/>
    <w:rsid w:val="00625F12"/>
    <w:rsid w:val="006306B9"/>
    <w:rsid w:val="006307D1"/>
    <w:rsid w:val="00630BB6"/>
    <w:rsid w:val="00631E59"/>
    <w:rsid w:val="00632537"/>
    <w:rsid w:val="00632A25"/>
    <w:rsid w:val="00633067"/>
    <w:rsid w:val="00634D2F"/>
    <w:rsid w:val="00636D86"/>
    <w:rsid w:val="006400CA"/>
    <w:rsid w:val="00645E56"/>
    <w:rsid w:val="00650068"/>
    <w:rsid w:val="0065022A"/>
    <w:rsid w:val="006508A1"/>
    <w:rsid w:val="00651890"/>
    <w:rsid w:val="00652187"/>
    <w:rsid w:val="00652840"/>
    <w:rsid w:val="00653C12"/>
    <w:rsid w:val="006544C0"/>
    <w:rsid w:val="00654D11"/>
    <w:rsid w:val="006554AE"/>
    <w:rsid w:val="00656F6B"/>
    <w:rsid w:val="00660357"/>
    <w:rsid w:val="0066161D"/>
    <w:rsid w:val="006618C7"/>
    <w:rsid w:val="0066539D"/>
    <w:rsid w:val="0066572C"/>
    <w:rsid w:val="00665A93"/>
    <w:rsid w:val="006668A9"/>
    <w:rsid w:val="00666DA5"/>
    <w:rsid w:val="00670108"/>
    <w:rsid w:val="006714A6"/>
    <w:rsid w:val="00675BA3"/>
    <w:rsid w:val="00676EEC"/>
    <w:rsid w:val="00680EDF"/>
    <w:rsid w:val="00681214"/>
    <w:rsid w:val="0068223F"/>
    <w:rsid w:val="00682417"/>
    <w:rsid w:val="00682814"/>
    <w:rsid w:val="00683126"/>
    <w:rsid w:val="00683560"/>
    <w:rsid w:val="00683F80"/>
    <w:rsid w:val="00684C10"/>
    <w:rsid w:val="00685A41"/>
    <w:rsid w:val="006905B8"/>
    <w:rsid w:val="0069161F"/>
    <w:rsid w:val="00691D5B"/>
    <w:rsid w:val="00692EBA"/>
    <w:rsid w:val="00692F17"/>
    <w:rsid w:val="006938C6"/>
    <w:rsid w:val="00696287"/>
    <w:rsid w:val="006969BF"/>
    <w:rsid w:val="00696A39"/>
    <w:rsid w:val="006977EE"/>
    <w:rsid w:val="00697B82"/>
    <w:rsid w:val="006A17C5"/>
    <w:rsid w:val="006A2AA6"/>
    <w:rsid w:val="006A4942"/>
    <w:rsid w:val="006A790E"/>
    <w:rsid w:val="006B0C78"/>
    <w:rsid w:val="006B0E67"/>
    <w:rsid w:val="006B2719"/>
    <w:rsid w:val="006B410E"/>
    <w:rsid w:val="006B63AE"/>
    <w:rsid w:val="006B6E5D"/>
    <w:rsid w:val="006C1729"/>
    <w:rsid w:val="006C18BB"/>
    <w:rsid w:val="006C2F42"/>
    <w:rsid w:val="006C400B"/>
    <w:rsid w:val="006C7C3C"/>
    <w:rsid w:val="006D0F31"/>
    <w:rsid w:val="006D115F"/>
    <w:rsid w:val="006D1DBD"/>
    <w:rsid w:val="006D6EBE"/>
    <w:rsid w:val="006E0A8B"/>
    <w:rsid w:val="006E306E"/>
    <w:rsid w:val="006E3420"/>
    <w:rsid w:val="006E57C6"/>
    <w:rsid w:val="006E713F"/>
    <w:rsid w:val="006F10F4"/>
    <w:rsid w:val="006F183B"/>
    <w:rsid w:val="006F1B1D"/>
    <w:rsid w:val="006F42E2"/>
    <w:rsid w:val="006F64B2"/>
    <w:rsid w:val="006F76BD"/>
    <w:rsid w:val="00701A24"/>
    <w:rsid w:val="00702F4D"/>
    <w:rsid w:val="00705C40"/>
    <w:rsid w:val="0071020B"/>
    <w:rsid w:val="007106FB"/>
    <w:rsid w:val="00710F6A"/>
    <w:rsid w:val="00713165"/>
    <w:rsid w:val="0071371E"/>
    <w:rsid w:val="0071478F"/>
    <w:rsid w:val="0071691E"/>
    <w:rsid w:val="00717210"/>
    <w:rsid w:val="00720951"/>
    <w:rsid w:val="0072266B"/>
    <w:rsid w:val="0072270E"/>
    <w:rsid w:val="00722947"/>
    <w:rsid w:val="007270CA"/>
    <w:rsid w:val="00731E3E"/>
    <w:rsid w:val="00732778"/>
    <w:rsid w:val="00732D49"/>
    <w:rsid w:val="00733278"/>
    <w:rsid w:val="00734062"/>
    <w:rsid w:val="007367F5"/>
    <w:rsid w:val="00742312"/>
    <w:rsid w:val="00743F5C"/>
    <w:rsid w:val="00744793"/>
    <w:rsid w:val="00744A46"/>
    <w:rsid w:val="00745437"/>
    <w:rsid w:val="00746064"/>
    <w:rsid w:val="00746BD2"/>
    <w:rsid w:val="007472BD"/>
    <w:rsid w:val="007478A6"/>
    <w:rsid w:val="007513B6"/>
    <w:rsid w:val="00752A17"/>
    <w:rsid w:val="00754E57"/>
    <w:rsid w:val="00756F6D"/>
    <w:rsid w:val="007573F7"/>
    <w:rsid w:val="00757D04"/>
    <w:rsid w:val="00760B4D"/>
    <w:rsid w:val="0076162E"/>
    <w:rsid w:val="007619E9"/>
    <w:rsid w:val="007628BD"/>
    <w:rsid w:val="00763672"/>
    <w:rsid w:val="00765D44"/>
    <w:rsid w:val="00766AA3"/>
    <w:rsid w:val="00766F5B"/>
    <w:rsid w:val="00770C7C"/>
    <w:rsid w:val="00770F6E"/>
    <w:rsid w:val="0077114D"/>
    <w:rsid w:val="00771280"/>
    <w:rsid w:val="007715CC"/>
    <w:rsid w:val="007732C2"/>
    <w:rsid w:val="007733FB"/>
    <w:rsid w:val="00773529"/>
    <w:rsid w:val="007742E5"/>
    <w:rsid w:val="00775249"/>
    <w:rsid w:val="00776521"/>
    <w:rsid w:val="007802DD"/>
    <w:rsid w:val="00784C0B"/>
    <w:rsid w:val="007873EC"/>
    <w:rsid w:val="00787657"/>
    <w:rsid w:val="007912F5"/>
    <w:rsid w:val="0079182F"/>
    <w:rsid w:val="007937B1"/>
    <w:rsid w:val="00793AEC"/>
    <w:rsid w:val="007940B3"/>
    <w:rsid w:val="007944E3"/>
    <w:rsid w:val="00795255"/>
    <w:rsid w:val="00797737"/>
    <w:rsid w:val="00797FB3"/>
    <w:rsid w:val="007A411E"/>
    <w:rsid w:val="007A42F1"/>
    <w:rsid w:val="007A5CBB"/>
    <w:rsid w:val="007A6120"/>
    <w:rsid w:val="007A6376"/>
    <w:rsid w:val="007A6726"/>
    <w:rsid w:val="007A6B84"/>
    <w:rsid w:val="007A7186"/>
    <w:rsid w:val="007A7A4F"/>
    <w:rsid w:val="007A7C3E"/>
    <w:rsid w:val="007B2315"/>
    <w:rsid w:val="007B248F"/>
    <w:rsid w:val="007B45B4"/>
    <w:rsid w:val="007B4EBD"/>
    <w:rsid w:val="007B4F3C"/>
    <w:rsid w:val="007B505B"/>
    <w:rsid w:val="007B5C6F"/>
    <w:rsid w:val="007B6C09"/>
    <w:rsid w:val="007C02C8"/>
    <w:rsid w:val="007C2939"/>
    <w:rsid w:val="007C2C0A"/>
    <w:rsid w:val="007C49D9"/>
    <w:rsid w:val="007C560F"/>
    <w:rsid w:val="007C6F19"/>
    <w:rsid w:val="007D0796"/>
    <w:rsid w:val="007D0EE0"/>
    <w:rsid w:val="007D4E43"/>
    <w:rsid w:val="007E5B43"/>
    <w:rsid w:val="007E6876"/>
    <w:rsid w:val="007E6AA0"/>
    <w:rsid w:val="007F008A"/>
    <w:rsid w:val="007F0672"/>
    <w:rsid w:val="007F1E41"/>
    <w:rsid w:val="007F224A"/>
    <w:rsid w:val="007F3430"/>
    <w:rsid w:val="007F3F93"/>
    <w:rsid w:val="007F5D0F"/>
    <w:rsid w:val="007F5F47"/>
    <w:rsid w:val="00801207"/>
    <w:rsid w:val="0080229C"/>
    <w:rsid w:val="0080308B"/>
    <w:rsid w:val="0080404C"/>
    <w:rsid w:val="00804B72"/>
    <w:rsid w:val="008059DB"/>
    <w:rsid w:val="00806045"/>
    <w:rsid w:val="008062B1"/>
    <w:rsid w:val="0080665F"/>
    <w:rsid w:val="0080677C"/>
    <w:rsid w:val="00806DE7"/>
    <w:rsid w:val="008075E8"/>
    <w:rsid w:val="00811504"/>
    <w:rsid w:val="00811526"/>
    <w:rsid w:val="008126CE"/>
    <w:rsid w:val="00812A43"/>
    <w:rsid w:val="0081370A"/>
    <w:rsid w:val="00813C23"/>
    <w:rsid w:val="0081500F"/>
    <w:rsid w:val="0081587C"/>
    <w:rsid w:val="00815E6A"/>
    <w:rsid w:val="00817074"/>
    <w:rsid w:val="008211CB"/>
    <w:rsid w:val="0082186A"/>
    <w:rsid w:val="00821900"/>
    <w:rsid w:val="00821F12"/>
    <w:rsid w:val="00822591"/>
    <w:rsid w:val="0082267D"/>
    <w:rsid w:val="00823301"/>
    <w:rsid w:val="00823887"/>
    <w:rsid w:val="00824136"/>
    <w:rsid w:val="008258AB"/>
    <w:rsid w:val="00830D09"/>
    <w:rsid w:val="0083135E"/>
    <w:rsid w:val="00834208"/>
    <w:rsid w:val="00834BE0"/>
    <w:rsid w:val="00837870"/>
    <w:rsid w:val="00840A3C"/>
    <w:rsid w:val="00844DA8"/>
    <w:rsid w:val="00845AB6"/>
    <w:rsid w:val="00845F2E"/>
    <w:rsid w:val="00847716"/>
    <w:rsid w:val="00847CE3"/>
    <w:rsid w:val="00852218"/>
    <w:rsid w:val="00853305"/>
    <w:rsid w:val="00853952"/>
    <w:rsid w:val="00853A57"/>
    <w:rsid w:val="00853FE3"/>
    <w:rsid w:val="00856246"/>
    <w:rsid w:val="008610D7"/>
    <w:rsid w:val="00861B8F"/>
    <w:rsid w:val="008625CD"/>
    <w:rsid w:val="00864C67"/>
    <w:rsid w:val="00867B4D"/>
    <w:rsid w:val="008703F9"/>
    <w:rsid w:val="00870AA6"/>
    <w:rsid w:val="00871429"/>
    <w:rsid w:val="00871A5F"/>
    <w:rsid w:val="00872D0F"/>
    <w:rsid w:val="0087303D"/>
    <w:rsid w:val="00873A4F"/>
    <w:rsid w:val="00874403"/>
    <w:rsid w:val="00874E30"/>
    <w:rsid w:val="00875EED"/>
    <w:rsid w:val="00876041"/>
    <w:rsid w:val="008774A5"/>
    <w:rsid w:val="00880AE0"/>
    <w:rsid w:val="00880AFB"/>
    <w:rsid w:val="008816DF"/>
    <w:rsid w:val="00881FF9"/>
    <w:rsid w:val="008876A0"/>
    <w:rsid w:val="008907B7"/>
    <w:rsid w:val="00890A54"/>
    <w:rsid w:val="00890B2D"/>
    <w:rsid w:val="00891309"/>
    <w:rsid w:val="00891B3E"/>
    <w:rsid w:val="008923AF"/>
    <w:rsid w:val="008924B7"/>
    <w:rsid w:val="00894079"/>
    <w:rsid w:val="00894C88"/>
    <w:rsid w:val="008962A6"/>
    <w:rsid w:val="0089761F"/>
    <w:rsid w:val="008A08E0"/>
    <w:rsid w:val="008A1E4B"/>
    <w:rsid w:val="008A1F6B"/>
    <w:rsid w:val="008A2A43"/>
    <w:rsid w:val="008A3516"/>
    <w:rsid w:val="008A3D5E"/>
    <w:rsid w:val="008A4BA6"/>
    <w:rsid w:val="008A4FFF"/>
    <w:rsid w:val="008A6AF8"/>
    <w:rsid w:val="008A6ED3"/>
    <w:rsid w:val="008A7DF3"/>
    <w:rsid w:val="008B03D4"/>
    <w:rsid w:val="008B06B1"/>
    <w:rsid w:val="008B4593"/>
    <w:rsid w:val="008B57CE"/>
    <w:rsid w:val="008B5F92"/>
    <w:rsid w:val="008B6FC6"/>
    <w:rsid w:val="008C0DAF"/>
    <w:rsid w:val="008C1503"/>
    <w:rsid w:val="008C19AE"/>
    <w:rsid w:val="008C1E48"/>
    <w:rsid w:val="008C1FB6"/>
    <w:rsid w:val="008C29DD"/>
    <w:rsid w:val="008C3605"/>
    <w:rsid w:val="008C4F39"/>
    <w:rsid w:val="008C50A6"/>
    <w:rsid w:val="008C52F0"/>
    <w:rsid w:val="008C7504"/>
    <w:rsid w:val="008D0948"/>
    <w:rsid w:val="008D2A23"/>
    <w:rsid w:val="008D3C3D"/>
    <w:rsid w:val="008D537C"/>
    <w:rsid w:val="008D61D5"/>
    <w:rsid w:val="008D66C3"/>
    <w:rsid w:val="008D7C7E"/>
    <w:rsid w:val="008E005E"/>
    <w:rsid w:val="008E020E"/>
    <w:rsid w:val="008E0D6A"/>
    <w:rsid w:val="008E2081"/>
    <w:rsid w:val="008E6DA9"/>
    <w:rsid w:val="008E7F4E"/>
    <w:rsid w:val="008F458E"/>
    <w:rsid w:val="008F66E8"/>
    <w:rsid w:val="008F6FAB"/>
    <w:rsid w:val="009004E8"/>
    <w:rsid w:val="0090136F"/>
    <w:rsid w:val="009067CE"/>
    <w:rsid w:val="009100A2"/>
    <w:rsid w:val="009106CA"/>
    <w:rsid w:val="00910F73"/>
    <w:rsid w:val="009135A2"/>
    <w:rsid w:val="009138A9"/>
    <w:rsid w:val="0091746E"/>
    <w:rsid w:val="009212B6"/>
    <w:rsid w:val="00921618"/>
    <w:rsid w:val="0092168F"/>
    <w:rsid w:val="00922A5D"/>
    <w:rsid w:val="00924409"/>
    <w:rsid w:val="009260E3"/>
    <w:rsid w:val="00927CC0"/>
    <w:rsid w:val="009309E1"/>
    <w:rsid w:val="009314C2"/>
    <w:rsid w:val="009325FD"/>
    <w:rsid w:val="0093431D"/>
    <w:rsid w:val="00936EEA"/>
    <w:rsid w:val="00941C8D"/>
    <w:rsid w:val="009428C8"/>
    <w:rsid w:val="00942B03"/>
    <w:rsid w:val="009450FB"/>
    <w:rsid w:val="00945AB2"/>
    <w:rsid w:val="00945D3D"/>
    <w:rsid w:val="00950E56"/>
    <w:rsid w:val="00951566"/>
    <w:rsid w:val="00951BD4"/>
    <w:rsid w:val="009528E8"/>
    <w:rsid w:val="00952D46"/>
    <w:rsid w:val="00955F6B"/>
    <w:rsid w:val="009562B4"/>
    <w:rsid w:val="00960EE1"/>
    <w:rsid w:val="009617FE"/>
    <w:rsid w:val="00962E84"/>
    <w:rsid w:val="009638E2"/>
    <w:rsid w:val="00964D4D"/>
    <w:rsid w:val="00966204"/>
    <w:rsid w:val="00966FA2"/>
    <w:rsid w:val="0097366C"/>
    <w:rsid w:val="00973EEF"/>
    <w:rsid w:val="009748E4"/>
    <w:rsid w:val="0097596F"/>
    <w:rsid w:val="00975F57"/>
    <w:rsid w:val="00983C5C"/>
    <w:rsid w:val="00984015"/>
    <w:rsid w:val="009849C6"/>
    <w:rsid w:val="00985499"/>
    <w:rsid w:val="00986A5D"/>
    <w:rsid w:val="009918B0"/>
    <w:rsid w:val="00991F11"/>
    <w:rsid w:val="00992137"/>
    <w:rsid w:val="00994729"/>
    <w:rsid w:val="009956FB"/>
    <w:rsid w:val="009979A5"/>
    <w:rsid w:val="00997B43"/>
    <w:rsid w:val="00997CE5"/>
    <w:rsid w:val="009A24A6"/>
    <w:rsid w:val="009A309C"/>
    <w:rsid w:val="009A4A3F"/>
    <w:rsid w:val="009A5303"/>
    <w:rsid w:val="009A587D"/>
    <w:rsid w:val="009A7DA9"/>
    <w:rsid w:val="009B0085"/>
    <w:rsid w:val="009B083B"/>
    <w:rsid w:val="009B0AA1"/>
    <w:rsid w:val="009B1500"/>
    <w:rsid w:val="009B204E"/>
    <w:rsid w:val="009B2E9E"/>
    <w:rsid w:val="009B3916"/>
    <w:rsid w:val="009B69B4"/>
    <w:rsid w:val="009C0823"/>
    <w:rsid w:val="009C3102"/>
    <w:rsid w:val="009C3EA2"/>
    <w:rsid w:val="009C74C0"/>
    <w:rsid w:val="009C7752"/>
    <w:rsid w:val="009C79E5"/>
    <w:rsid w:val="009D07B0"/>
    <w:rsid w:val="009D16BB"/>
    <w:rsid w:val="009D218F"/>
    <w:rsid w:val="009D34EF"/>
    <w:rsid w:val="009D371B"/>
    <w:rsid w:val="009D558A"/>
    <w:rsid w:val="009D6401"/>
    <w:rsid w:val="009D6CFE"/>
    <w:rsid w:val="009E256F"/>
    <w:rsid w:val="009E4561"/>
    <w:rsid w:val="009F171D"/>
    <w:rsid w:val="009F22B2"/>
    <w:rsid w:val="009F47B1"/>
    <w:rsid w:val="009F48EC"/>
    <w:rsid w:val="009F5F68"/>
    <w:rsid w:val="009F61D9"/>
    <w:rsid w:val="009F696A"/>
    <w:rsid w:val="009F7C26"/>
    <w:rsid w:val="00A01316"/>
    <w:rsid w:val="00A01609"/>
    <w:rsid w:val="00A01F7A"/>
    <w:rsid w:val="00A03566"/>
    <w:rsid w:val="00A03615"/>
    <w:rsid w:val="00A04B74"/>
    <w:rsid w:val="00A06620"/>
    <w:rsid w:val="00A0686C"/>
    <w:rsid w:val="00A1048F"/>
    <w:rsid w:val="00A17630"/>
    <w:rsid w:val="00A17BDC"/>
    <w:rsid w:val="00A212CF"/>
    <w:rsid w:val="00A21F4C"/>
    <w:rsid w:val="00A22DA8"/>
    <w:rsid w:val="00A26F01"/>
    <w:rsid w:val="00A33C21"/>
    <w:rsid w:val="00A34A66"/>
    <w:rsid w:val="00A3527D"/>
    <w:rsid w:val="00A35801"/>
    <w:rsid w:val="00A365CA"/>
    <w:rsid w:val="00A47656"/>
    <w:rsid w:val="00A51377"/>
    <w:rsid w:val="00A51ACE"/>
    <w:rsid w:val="00A53971"/>
    <w:rsid w:val="00A54731"/>
    <w:rsid w:val="00A54848"/>
    <w:rsid w:val="00A5707C"/>
    <w:rsid w:val="00A574B7"/>
    <w:rsid w:val="00A57D1E"/>
    <w:rsid w:val="00A60C48"/>
    <w:rsid w:val="00A60F0F"/>
    <w:rsid w:val="00A61251"/>
    <w:rsid w:val="00A630BF"/>
    <w:rsid w:val="00A6479B"/>
    <w:rsid w:val="00A66463"/>
    <w:rsid w:val="00A6649A"/>
    <w:rsid w:val="00A667E4"/>
    <w:rsid w:val="00A7037D"/>
    <w:rsid w:val="00A760DC"/>
    <w:rsid w:val="00A7652F"/>
    <w:rsid w:val="00A80644"/>
    <w:rsid w:val="00A81436"/>
    <w:rsid w:val="00A81A6D"/>
    <w:rsid w:val="00A82B5E"/>
    <w:rsid w:val="00A846A6"/>
    <w:rsid w:val="00A8613D"/>
    <w:rsid w:val="00A8690F"/>
    <w:rsid w:val="00A870FC"/>
    <w:rsid w:val="00A902EE"/>
    <w:rsid w:val="00A904F0"/>
    <w:rsid w:val="00A91FC3"/>
    <w:rsid w:val="00A9292C"/>
    <w:rsid w:val="00A92B1B"/>
    <w:rsid w:val="00A93591"/>
    <w:rsid w:val="00A942B6"/>
    <w:rsid w:val="00A94711"/>
    <w:rsid w:val="00A96A11"/>
    <w:rsid w:val="00A96F0E"/>
    <w:rsid w:val="00A979E2"/>
    <w:rsid w:val="00AA0960"/>
    <w:rsid w:val="00AA1610"/>
    <w:rsid w:val="00AA3DDC"/>
    <w:rsid w:val="00AA5577"/>
    <w:rsid w:val="00AA56E4"/>
    <w:rsid w:val="00AB0732"/>
    <w:rsid w:val="00AB0A9E"/>
    <w:rsid w:val="00AB1420"/>
    <w:rsid w:val="00AB43A2"/>
    <w:rsid w:val="00AB6F8B"/>
    <w:rsid w:val="00AB7786"/>
    <w:rsid w:val="00AC170B"/>
    <w:rsid w:val="00AC1DB3"/>
    <w:rsid w:val="00AC2082"/>
    <w:rsid w:val="00AC30EC"/>
    <w:rsid w:val="00AC37FC"/>
    <w:rsid w:val="00AC3C8B"/>
    <w:rsid w:val="00AC490C"/>
    <w:rsid w:val="00AC59EC"/>
    <w:rsid w:val="00AC76F0"/>
    <w:rsid w:val="00AC7DAC"/>
    <w:rsid w:val="00AD0B5F"/>
    <w:rsid w:val="00AD198E"/>
    <w:rsid w:val="00AD1C1B"/>
    <w:rsid w:val="00AD2AE0"/>
    <w:rsid w:val="00AD78F5"/>
    <w:rsid w:val="00AE0E01"/>
    <w:rsid w:val="00AE34EA"/>
    <w:rsid w:val="00AE371B"/>
    <w:rsid w:val="00AE3823"/>
    <w:rsid w:val="00AE469E"/>
    <w:rsid w:val="00AE491A"/>
    <w:rsid w:val="00AE6941"/>
    <w:rsid w:val="00AE6FDC"/>
    <w:rsid w:val="00AF0D33"/>
    <w:rsid w:val="00AF4E4E"/>
    <w:rsid w:val="00AF577F"/>
    <w:rsid w:val="00AF77BE"/>
    <w:rsid w:val="00B005BA"/>
    <w:rsid w:val="00B02C97"/>
    <w:rsid w:val="00B03083"/>
    <w:rsid w:val="00B03230"/>
    <w:rsid w:val="00B038C9"/>
    <w:rsid w:val="00B042C5"/>
    <w:rsid w:val="00B04915"/>
    <w:rsid w:val="00B04D33"/>
    <w:rsid w:val="00B053BF"/>
    <w:rsid w:val="00B057EF"/>
    <w:rsid w:val="00B05EA0"/>
    <w:rsid w:val="00B1291D"/>
    <w:rsid w:val="00B136E7"/>
    <w:rsid w:val="00B13B9A"/>
    <w:rsid w:val="00B15D9B"/>
    <w:rsid w:val="00B15F3F"/>
    <w:rsid w:val="00B16EBD"/>
    <w:rsid w:val="00B17ACF"/>
    <w:rsid w:val="00B200AA"/>
    <w:rsid w:val="00B21B45"/>
    <w:rsid w:val="00B21E17"/>
    <w:rsid w:val="00B22F99"/>
    <w:rsid w:val="00B23316"/>
    <w:rsid w:val="00B260B7"/>
    <w:rsid w:val="00B26499"/>
    <w:rsid w:val="00B265EC"/>
    <w:rsid w:val="00B27555"/>
    <w:rsid w:val="00B27FBE"/>
    <w:rsid w:val="00B33C2F"/>
    <w:rsid w:val="00B3475C"/>
    <w:rsid w:val="00B34EA8"/>
    <w:rsid w:val="00B36E7F"/>
    <w:rsid w:val="00B43201"/>
    <w:rsid w:val="00B4601D"/>
    <w:rsid w:val="00B461CE"/>
    <w:rsid w:val="00B47AD3"/>
    <w:rsid w:val="00B50016"/>
    <w:rsid w:val="00B51B8C"/>
    <w:rsid w:val="00B54B0C"/>
    <w:rsid w:val="00B550F7"/>
    <w:rsid w:val="00B554E5"/>
    <w:rsid w:val="00B558D6"/>
    <w:rsid w:val="00B57E2A"/>
    <w:rsid w:val="00B57FCD"/>
    <w:rsid w:val="00B608E9"/>
    <w:rsid w:val="00B61FC7"/>
    <w:rsid w:val="00B6281E"/>
    <w:rsid w:val="00B64166"/>
    <w:rsid w:val="00B65AF9"/>
    <w:rsid w:val="00B71319"/>
    <w:rsid w:val="00B715F9"/>
    <w:rsid w:val="00B733A0"/>
    <w:rsid w:val="00B74276"/>
    <w:rsid w:val="00B75506"/>
    <w:rsid w:val="00B760A8"/>
    <w:rsid w:val="00B76940"/>
    <w:rsid w:val="00B76D27"/>
    <w:rsid w:val="00B774AD"/>
    <w:rsid w:val="00B77764"/>
    <w:rsid w:val="00B80DA1"/>
    <w:rsid w:val="00B81FDC"/>
    <w:rsid w:val="00B82CB2"/>
    <w:rsid w:val="00B83CFA"/>
    <w:rsid w:val="00B85737"/>
    <w:rsid w:val="00B86341"/>
    <w:rsid w:val="00B87184"/>
    <w:rsid w:val="00B87C7E"/>
    <w:rsid w:val="00B91088"/>
    <w:rsid w:val="00B91712"/>
    <w:rsid w:val="00B93CE6"/>
    <w:rsid w:val="00B95675"/>
    <w:rsid w:val="00B96827"/>
    <w:rsid w:val="00B9758A"/>
    <w:rsid w:val="00B97AE9"/>
    <w:rsid w:val="00BA173B"/>
    <w:rsid w:val="00BA546B"/>
    <w:rsid w:val="00BA7372"/>
    <w:rsid w:val="00BB054B"/>
    <w:rsid w:val="00BB237B"/>
    <w:rsid w:val="00BB3A99"/>
    <w:rsid w:val="00BB3B84"/>
    <w:rsid w:val="00BB422B"/>
    <w:rsid w:val="00BB4340"/>
    <w:rsid w:val="00BB6920"/>
    <w:rsid w:val="00BB7797"/>
    <w:rsid w:val="00BB7E41"/>
    <w:rsid w:val="00BB7EC6"/>
    <w:rsid w:val="00BC240C"/>
    <w:rsid w:val="00BC284E"/>
    <w:rsid w:val="00BC3315"/>
    <w:rsid w:val="00BC3D58"/>
    <w:rsid w:val="00BC4E8B"/>
    <w:rsid w:val="00BC5A3F"/>
    <w:rsid w:val="00BC72D4"/>
    <w:rsid w:val="00BD2DC2"/>
    <w:rsid w:val="00BD2F80"/>
    <w:rsid w:val="00BD30AF"/>
    <w:rsid w:val="00BD3341"/>
    <w:rsid w:val="00BD4EF1"/>
    <w:rsid w:val="00BD6A3D"/>
    <w:rsid w:val="00BE2E21"/>
    <w:rsid w:val="00BE371E"/>
    <w:rsid w:val="00BF13E8"/>
    <w:rsid w:val="00BF301B"/>
    <w:rsid w:val="00BF3CEF"/>
    <w:rsid w:val="00BF5CD3"/>
    <w:rsid w:val="00BF60F2"/>
    <w:rsid w:val="00C01432"/>
    <w:rsid w:val="00C016B8"/>
    <w:rsid w:val="00C01E52"/>
    <w:rsid w:val="00C024D4"/>
    <w:rsid w:val="00C02AC7"/>
    <w:rsid w:val="00C03913"/>
    <w:rsid w:val="00C03B3D"/>
    <w:rsid w:val="00C03CDC"/>
    <w:rsid w:val="00C072D5"/>
    <w:rsid w:val="00C075FC"/>
    <w:rsid w:val="00C11C60"/>
    <w:rsid w:val="00C11FDB"/>
    <w:rsid w:val="00C127E3"/>
    <w:rsid w:val="00C12926"/>
    <w:rsid w:val="00C1339A"/>
    <w:rsid w:val="00C14728"/>
    <w:rsid w:val="00C15EC4"/>
    <w:rsid w:val="00C16136"/>
    <w:rsid w:val="00C2025E"/>
    <w:rsid w:val="00C2068A"/>
    <w:rsid w:val="00C2150D"/>
    <w:rsid w:val="00C21C8D"/>
    <w:rsid w:val="00C2393A"/>
    <w:rsid w:val="00C2522E"/>
    <w:rsid w:val="00C25B37"/>
    <w:rsid w:val="00C265A3"/>
    <w:rsid w:val="00C27740"/>
    <w:rsid w:val="00C27C74"/>
    <w:rsid w:val="00C33BA2"/>
    <w:rsid w:val="00C344DD"/>
    <w:rsid w:val="00C34BC5"/>
    <w:rsid w:val="00C354B1"/>
    <w:rsid w:val="00C35743"/>
    <w:rsid w:val="00C37FB1"/>
    <w:rsid w:val="00C44827"/>
    <w:rsid w:val="00C452E9"/>
    <w:rsid w:val="00C47BBE"/>
    <w:rsid w:val="00C51EC6"/>
    <w:rsid w:val="00C53293"/>
    <w:rsid w:val="00C545B2"/>
    <w:rsid w:val="00C56154"/>
    <w:rsid w:val="00C571C0"/>
    <w:rsid w:val="00C62385"/>
    <w:rsid w:val="00C653C5"/>
    <w:rsid w:val="00C705A9"/>
    <w:rsid w:val="00C70AC5"/>
    <w:rsid w:val="00C73B26"/>
    <w:rsid w:val="00C76DB7"/>
    <w:rsid w:val="00C80AFD"/>
    <w:rsid w:val="00C826EE"/>
    <w:rsid w:val="00C84331"/>
    <w:rsid w:val="00C849F9"/>
    <w:rsid w:val="00C85C7D"/>
    <w:rsid w:val="00C878A0"/>
    <w:rsid w:val="00C92160"/>
    <w:rsid w:val="00C926C7"/>
    <w:rsid w:val="00C94989"/>
    <w:rsid w:val="00C95282"/>
    <w:rsid w:val="00C96E2F"/>
    <w:rsid w:val="00C96FD3"/>
    <w:rsid w:val="00C97D73"/>
    <w:rsid w:val="00C97FD8"/>
    <w:rsid w:val="00CA0247"/>
    <w:rsid w:val="00CA133A"/>
    <w:rsid w:val="00CA1861"/>
    <w:rsid w:val="00CA186A"/>
    <w:rsid w:val="00CA3B3F"/>
    <w:rsid w:val="00CA4562"/>
    <w:rsid w:val="00CA49D8"/>
    <w:rsid w:val="00CA4DC7"/>
    <w:rsid w:val="00CA5152"/>
    <w:rsid w:val="00CA56AC"/>
    <w:rsid w:val="00CA5990"/>
    <w:rsid w:val="00CA68D1"/>
    <w:rsid w:val="00CA6EB3"/>
    <w:rsid w:val="00CA71BB"/>
    <w:rsid w:val="00CB3A80"/>
    <w:rsid w:val="00CB6553"/>
    <w:rsid w:val="00CC3AA5"/>
    <w:rsid w:val="00CC3AF2"/>
    <w:rsid w:val="00CC45EC"/>
    <w:rsid w:val="00CC5CE0"/>
    <w:rsid w:val="00CD0223"/>
    <w:rsid w:val="00CD1129"/>
    <w:rsid w:val="00CD14F3"/>
    <w:rsid w:val="00CD23B6"/>
    <w:rsid w:val="00CD2ACA"/>
    <w:rsid w:val="00CD4139"/>
    <w:rsid w:val="00CD446A"/>
    <w:rsid w:val="00CD455B"/>
    <w:rsid w:val="00CD7C7C"/>
    <w:rsid w:val="00CE006C"/>
    <w:rsid w:val="00CE0902"/>
    <w:rsid w:val="00CE0C08"/>
    <w:rsid w:val="00CE4D35"/>
    <w:rsid w:val="00CE64C4"/>
    <w:rsid w:val="00CE6BAD"/>
    <w:rsid w:val="00CF14E8"/>
    <w:rsid w:val="00CF1BCF"/>
    <w:rsid w:val="00CF275A"/>
    <w:rsid w:val="00CF27DB"/>
    <w:rsid w:val="00CF2CDE"/>
    <w:rsid w:val="00CF3365"/>
    <w:rsid w:val="00CF37C3"/>
    <w:rsid w:val="00CF437B"/>
    <w:rsid w:val="00CF4603"/>
    <w:rsid w:val="00CF5CA7"/>
    <w:rsid w:val="00CF63DB"/>
    <w:rsid w:val="00D01DB8"/>
    <w:rsid w:val="00D0297F"/>
    <w:rsid w:val="00D02A8B"/>
    <w:rsid w:val="00D03CFA"/>
    <w:rsid w:val="00D046AE"/>
    <w:rsid w:val="00D104DC"/>
    <w:rsid w:val="00D14589"/>
    <w:rsid w:val="00D14A2A"/>
    <w:rsid w:val="00D17EF8"/>
    <w:rsid w:val="00D20122"/>
    <w:rsid w:val="00D21674"/>
    <w:rsid w:val="00D22602"/>
    <w:rsid w:val="00D22B4C"/>
    <w:rsid w:val="00D25BA8"/>
    <w:rsid w:val="00D26F01"/>
    <w:rsid w:val="00D31F11"/>
    <w:rsid w:val="00D36726"/>
    <w:rsid w:val="00D36AF1"/>
    <w:rsid w:val="00D377C9"/>
    <w:rsid w:val="00D4182D"/>
    <w:rsid w:val="00D4355A"/>
    <w:rsid w:val="00D4560C"/>
    <w:rsid w:val="00D4641A"/>
    <w:rsid w:val="00D46878"/>
    <w:rsid w:val="00D47EB0"/>
    <w:rsid w:val="00D52E18"/>
    <w:rsid w:val="00D535B0"/>
    <w:rsid w:val="00D538A8"/>
    <w:rsid w:val="00D57BE3"/>
    <w:rsid w:val="00D629AC"/>
    <w:rsid w:val="00D63433"/>
    <w:rsid w:val="00D65759"/>
    <w:rsid w:val="00D657A5"/>
    <w:rsid w:val="00D65D21"/>
    <w:rsid w:val="00D7009C"/>
    <w:rsid w:val="00D7115D"/>
    <w:rsid w:val="00D71569"/>
    <w:rsid w:val="00D72E3D"/>
    <w:rsid w:val="00D731A1"/>
    <w:rsid w:val="00D755AB"/>
    <w:rsid w:val="00D76B07"/>
    <w:rsid w:val="00D76E1E"/>
    <w:rsid w:val="00D77F7C"/>
    <w:rsid w:val="00D80FED"/>
    <w:rsid w:val="00D841CB"/>
    <w:rsid w:val="00D872D7"/>
    <w:rsid w:val="00D87427"/>
    <w:rsid w:val="00D90594"/>
    <w:rsid w:val="00D92C2D"/>
    <w:rsid w:val="00D94826"/>
    <w:rsid w:val="00D949A7"/>
    <w:rsid w:val="00D94DD2"/>
    <w:rsid w:val="00D977B5"/>
    <w:rsid w:val="00D97A64"/>
    <w:rsid w:val="00D97B2A"/>
    <w:rsid w:val="00DA15BD"/>
    <w:rsid w:val="00DA258F"/>
    <w:rsid w:val="00DA3F4B"/>
    <w:rsid w:val="00DA4178"/>
    <w:rsid w:val="00DB18B3"/>
    <w:rsid w:val="00DB348F"/>
    <w:rsid w:val="00DB4915"/>
    <w:rsid w:val="00DB5FCA"/>
    <w:rsid w:val="00DB6505"/>
    <w:rsid w:val="00DB6869"/>
    <w:rsid w:val="00DC0B97"/>
    <w:rsid w:val="00DC20F2"/>
    <w:rsid w:val="00DC3605"/>
    <w:rsid w:val="00DC4F03"/>
    <w:rsid w:val="00DD2097"/>
    <w:rsid w:val="00DD25FC"/>
    <w:rsid w:val="00DD33CD"/>
    <w:rsid w:val="00DD3C52"/>
    <w:rsid w:val="00DD5521"/>
    <w:rsid w:val="00DD6275"/>
    <w:rsid w:val="00DD7536"/>
    <w:rsid w:val="00DE2799"/>
    <w:rsid w:val="00DE286F"/>
    <w:rsid w:val="00DE3346"/>
    <w:rsid w:val="00DE38E1"/>
    <w:rsid w:val="00DE7F7D"/>
    <w:rsid w:val="00DF2045"/>
    <w:rsid w:val="00DF38A8"/>
    <w:rsid w:val="00DF446B"/>
    <w:rsid w:val="00DF4EBC"/>
    <w:rsid w:val="00DF540C"/>
    <w:rsid w:val="00DF5ED6"/>
    <w:rsid w:val="00E01D48"/>
    <w:rsid w:val="00E02E26"/>
    <w:rsid w:val="00E034ED"/>
    <w:rsid w:val="00E03E0E"/>
    <w:rsid w:val="00E0500D"/>
    <w:rsid w:val="00E050B5"/>
    <w:rsid w:val="00E0653E"/>
    <w:rsid w:val="00E06803"/>
    <w:rsid w:val="00E10150"/>
    <w:rsid w:val="00E118F4"/>
    <w:rsid w:val="00E12F61"/>
    <w:rsid w:val="00E15060"/>
    <w:rsid w:val="00E16FC0"/>
    <w:rsid w:val="00E17B6E"/>
    <w:rsid w:val="00E20518"/>
    <w:rsid w:val="00E2064C"/>
    <w:rsid w:val="00E224F3"/>
    <w:rsid w:val="00E238F8"/>
    <w:rsid w:val="00E24632"/>
    <w:rsid w:val="00E25105"/>
    <w:rsid w:val="00E30895"/>
    <w:rsid w:val="00E30AC6"/>
    <w:rsid w:val="00E3157B"/>
    <w:rsid w:val="00E31E12"/>
    <w:rsid w:val="00E3399B"/>
    <w:rsid w:val="00E34877"/>
    <w:rsid w:val="00E34F34"/>
    <w:rsid w:val="00E36E84"/>
    <w:rsid w:val="00E408C9"/>
    <w:rsid w:val="00E411FC"/>
    <w:rsid w:val="00E464A6"/>
    <w:rsid w:val="00E47635"/>
    <w:rsid w:val="00E4776A"/>
    <w:rsid w:val="00E47C4A"/>
    <w:rsid w:val="00E5228E"/>
    <w:rsid w:val="00E53B38"/>
    <w:rsid w:val="00E55AC7"/>
    <w:rsid w:val="00E56DBA"/>
    <w:rsid w:val="00E61325"/>
    <w:rsid w:val="00E62EA9"/>
    <w:rsid w:val="00E63989"/>
    <w:rsid w:val="00E64C63"/>
    <w:rsid w:val="00E64CD7"/>
    <w:rsid w:val="00E677DC"/>
    <w:rsid w:val="00E70021"/>
    <w:rsid w:val="00E719E5"/>
    <w:rsid w:val="00E72812"/>
    <w:rsid w:val="00E7281A"/>
    <w:rsid w:val="00E7493D"/>
    <w:rsid w:val="00E8267F"/>
    <w:rsid w:val="00E83FFF"/>
    <w:rsid w:val="00E84088"/>
    <w:rsid w:val="00E85A74"/>
    <w:rsid w:val="00E86A77"/>
    <w:rsid w:val="00E876EB"/>
    <w:rsid w:val="00E87ADE"/>
    <w:rsid w:val="00E9194A"/>
    <w:rsid w:val="00E93245"/>
    <w:rsid w:val="00E976A3"/>
    <w:rsid w:val="00EA220A"/>
    <w:rsid w:val="00EA2D04"/>
    <w:rsid w:val="00EA31A1"/>
    <w:rsid w:val="00EA56E9"/>
    <w:rsid w:val="00EA76EE"/>
    <w:rsid w:val="00EB0084"/>
    <w:rsid w:val="00EB1F8C"/>
    <w:rsid w:val="00EB2717"/>
    <w:rsid w:val="00EB2C19"/>
    <w:rsid w:val="00EB3EF7"/>
    <w:rsid w:val="00EB40D6"/>
    <w:rsid w:val="00EB52E2"/>
    <w:rsid w:val="00EB61CA"/>
    <w:rsid w:val="00EB787A"/>
    <w:rsid w:val="00EC04A2"/>
    <w:rsid w:val="00EC08D9"/>
    <w:rsid w:val="00EC2D33"/>
    <w:rsid w:val="00EC3539"/>
    <w:rsid w:val="00EC4442"/>
    <w:rsid w:val="00EC5500"/>
    <w:rsid w:val="00EC6D01"/>
    <w:rsid w:val="00ED05FD"/>
    <w:rsid w:val="00ED31B4"/>
    <w:rsid w:val="00ED363B"/>
    <w:rsid w:val="00ED67C5"/>
    <w:rsid w:val="00ED698A"/>
    <w:rsid w:val="00ED69C4"/>
    <w:rsid w:val="00ED7FE5"/>
    <w:rsid w:val="00EE3015"/>
    <w:rsid w:val="00EE4F49"/>
    <w:rsid w:val="00EE73DA"/>
    <w:rsid w:val="00EF44B7"/>
    <w:rsid w:val="00EF7655"/>
    <w:rsid w:val="00F0010D"/>
    <w:rsid w:val="00F00DD0"/>
    <w:rsid w:val="00F0319F"/>
    <w:rsid w:val="00F044FC"/>
    <w:rsid w:val="00F04980"/>
    <w:rsid w:val="00F05A69"/>
    <w:rsid w:val="00F0745E"/>
    <w:rsid w:val="00F10DF8"/>
    <w:rsid w:val="00F11C60"/>
    <w:rsid w:val="00F12975"/>
    <w:rsid w:val="00F13EB3"/>
    <w:rsid w:val="00F14017"/>
    <w:rsid w:val="00F14E4E"/>
    <w:rsid w:val="00F14E86"/>
    <w:rsid w:val="00F15308"/>
    <w:rsid w:val="00F15786"/>
    <w:rsid w:val="00F1606D"/>
    <w:rsid w:val="00F22225"/>
    <w:rsid w:val="00F23501"/>
    <w:rsid w:val="00F23DAE"/>
    <w:rsid w:val="00F24C49"/>
    <w:rsid w:val="00F2594D"/>
    <w:rsid w:val="00F2679D"/>
    <w:rsid w:val="00F27909"/>
    <w:rsid w:val="00F27DAB"/>
    <w:rsid w:val="00F316DC"/>
    <w:rsid w:val="00F31AF5"/>
    <w:rsid w:val="00F324A1"/>
    <w:rsid w:val="00F34C31"/>
    <w:rsid w:val="00F35C01"/>
    <w:rsid w:val="00F37279"/>
    <w:rsid w:val="00F372D0"/>
    <w:rsid w:val="00F4053D"/>
    <w:rsid w:val="00F44030"/>
    <w:rsid w:val="00F44509"/>
    <w:rsid w:val="00F45159"/>
    <w:rsid w:val="00F452B7"/>
    <w:rsid w:val="00F464DF"/>
    <w:rsid w:val="00F50766"/>
    <w:rsid w:val="00F50CB1"/>
    <w:rsid w:val="00F539C2"/>
    <w:rsid w:val="00F53CAD"/>
    <w:rsid w:val="00F54BC1"/>
    <w:rsid w:val="00F5613F"/>
    <w:rsid w:val="00F57941"/>
    <w:rsid w:val="00F615C1"/>
    <w:rsid w:val="00F62C58"/>
    <w:rsid w:val="00F63D9A"/>
    <w:rsid w:val="00F66F05"/>
    <w:rsid w:val="00F67E72"/>
    <w:rsid w:val="00F71F60"/>
    <w:rsid w:val="00F72BB7"/>
    <w:rsid w:val="00F73648"/>
    <w:rsid w:val="00F75925"/>
    <w:rsid w:val="00F759E3"/>
    <w:rsid w:val="00F75D77"/>
    <w:rsid w:val="00F76022"/>
    <w:rsid w:val="00F7726E"/>
    <w:rsid w:val="00F77C57"/>
    <w:rsid w:val="00F77D16"/>
    <w:rsid w:val="00F80118"/>
    <w:rsid w:val="00F802C8"/>
    <w:rsid w:val="00F80903"/>
    <w:rsid w:val="00F82551"/>
    <w:rsid w:val="00F82EED"/>
    <w:rsid w:val="00F83020"/>
    <w:rsid w:val="00F831ED"/>
    <w:rsid w:val="00F8377B"/>
    <w:rsid w:val="00F83AE4"/>
    <w:rsid w:val="00F843DF"/>
    <w:rsid w:val="00F84A87"/>
    <w:rsid w:val="00F87242"/>
    <w:rsid w:val="00F877C0"/>
    <w:rsid w:val="00F87C5D"/>
    <w:rsid w:val="00F87C83"/>
    <w:rsid w:val="00F91CA8"/>
    <w:rsid w:val="00F91E44"/>
    <w:rsid w:val="00F92447"/>
    <w:rsid w:val="00F92DE7"/>
    <w:rsid w:val="00F9369B"/>
    <w:rsid w:val="00F93B2F"/>
    <w:rsid w:val="00F9605C"/>
    <w:rsid w:val="00F9742F"/>
    <w:rsid w:val="00FA01D4"/>
    <w:rsid w:val="00FA07E2"/>
    <w:rsid w:val="00FA2054"/>
    <w:rsid w:val="00FA245B"/>
    <w:rsid w:val="00FA24B4"/>
    <w:rsid w:val="00FA582B"/>
    <w:rsid w:val="00FA596B"/>
    <w:rsid w:val="00FA6166"/>
    <w:rsid w:val="00FA70A5"/>
    <w:rsid w:val="00FA70A7"/>
    <w:rsid w:val="00FB19B0"/>
    <w:rsid w:val="00FB1DD7"/>
    <w:rsid w:val="00FB3AEE"/>
    <w:rsid w:val="00FB5663"/>
    <w:rsid w:val="00FB5943"/>
    <w:rsid w:val="00FB5A80"/>
    <w:rsid w:val="00FB683E"/>
    <w:rsid w:val="00FC42F1"/>
    <w:rsid w:val="00FC4989"/>
    <w:rsid w:val="00FC5D77"/>
    <w:rsid w:val="00FC6433"/>
    <w:rsid w:val="00FC72C5"/>
    <w:rsid w:val="00FD00A1"/>
    <w:rsid w:val="00FD094E"/>
    <w:rsid w:val="00FD0BDB"/>
    <w:rsid w:val="00FD0DA4"/>
    <w:rsid w:val="00FD2064"/>
    <w:rsid w:val="00FD2B87"/>
    <w:rsid w:val="00FE054E"/>
    <w:rsid w:val="00FE1201"/>
    <w:rsid w:val="00FE3FEA"/>
    <w:rsid w:val="00FE5DD1"/>
    <w:rsid w:val="00FE63CD"/>
    <w:rsid w:val="00FF091F"/>
    <w:rsid w:val="00FF1466"/>
    <w:rsid w:val="00FF1F03"/>
    <w:rsid w:val="00FF297E"/>
    <w:rsid w:val="00FF4735"/>
    <w:rsid w:val="00FF4E5E"/>
    <w:rsid w:val="00FF541B"/>
    <w:rsid w:val="00FF6089"/>
    <w:rsid w:val="00FF62FB"/>
    <w:rsid w:val="00FF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locked="0" w:semiHidden="0" w:uiPriority="0" w:unhideWhenUsed="0" w:qFormat="1"/>
    <w:lsdException w:name="heading 6" w:locked="0" w:semiHidden="0" w:uiPriority="0" w:unhideWhenUsed="0" w:qFormat="1"/>
    <w:lsdException w:name="heading 7" w:locked="0" w:semiHidden="0" w:uiPriority="0" w:unhideWhenUsed="0" w:qFormat="1"/>
    <w:lsdException w:name="heading 8" w:locked="0" w:semiHidden="0" w:uiPriority="0" w:unhideWhenUsed="0" w:qFormat="1"/>
    <w:lsdException w:name="heading 9" w:locked="0" w:semiHidden="0" w:uiPriority="0" w:unhideWhenUsed="0" w:qFormat="1"/>
    <w:lsdException w:name="toc 1" w:locked="0" w:semiHidden="0" w:uiPriority="0" w:unhideWhenUsed="0"/>
    <w:lsdException w:name="toc 2" w:locked="0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0" w:semiHidden="0" w:uiPriority="0" w:unhideWhenUsed="0"/>
    <w:lsdException w:name="caption" w:locked="0" w:semiHidden="0" w:uiPriority="0" w:unhideWhenUsed="0" w:qFormat="1"/>
    <w:lsdException w:name="Title" w:locked="0" w:semiHidden="0" w:uiPriority="0" w:unhideWhenUsed="0" w:qFormat="1"/>
    <w:lsdException w:name="Default Paragraph Font" w:uiPriority="1"/>
    <w:lsdException w:name="Subtitle" w:locked="0" w:semiHidden="0" w:uiPriority="0" w:unhideWhenUsed="0" w:qFormat="1"/>
    <w:lsdException w:name="Hyperlink" w:locked="0" w:semiHidden="0" w:uiPriority="0" w:unhideWhenUsed="0"/>
    <w:lsdException w:name="Strong" w:locked="0" w:semiHidden="0" w:uiPriority="0" w:unhideWhenUsed="0" w:qFormat="1"/>
    <w:lsdException w:name="Emphasis" w:locked="0" w:semiHidden="0" w:uiPriority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11C60"/>
    <w:pPr>
      <w:snapToGrid w:val="0"/>
      <w:jc w:val="both"/>
    </w:pPr>
    <w:rPr>
      <w:rFonts w:ascii="Times New Roman" w:hAnsi="Times New Roman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0C9C"/>
    <w:pPr>
      <w:keepNext/>
      <w:numPr>
        <w:numId w:val="1"/>
      </w:numPr>
      <w:snapToGri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052D7B"/>
    <w:pPr>
      <w:widowControl w:val="0"/>
      <w:tabs>
        <w:tab w:val="left" w:pos="-142"/>
        <w:tab w:val="left" w:pos="0"/>
        <w:tab w:val="left" w:pos="851"/>
        <w:tab w:val="left" w:pos="1134"/>
      </w:tabs>
      <w:suppressAutoHyphens/>
      <w:snapToGrid/>
      <w:ind w:left="1134" w:hanging="283"/>
      <w:jc w:val="left"/>
      <w:textAlignment w:val="baseline"/>
      <w:outlineLvl w:val="1"/>
    </w:pPr>
    <w:rPr>
      <w:b/>
      <w:spacing w:val="-10"/>
      <w:kern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0C9C"/>
    <w:pPr>
      <w:keepNext/>
      <w:numPr>
        <w:ilvl w:val="2"/>
        <w:numId w:val="1"/>
      </w:numPr>
      <w:snapToGrid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C9C"/>
    <w:pPr>
      <w:keepNext/>
      <w:numPr>
        <w:ilvl w:val="3"/>
        <w:numId w:val="1"/>
      </w:numPr>
      <w:snapToGrid/>
      <w:spacing w:before="240" w:after="60" w:line="276" w:lineRule="auto"/>
      <w:outlineLvl w:val="3"/>
    </w:pPr>
    <w:rPr>
      <w:rFonts w:ascii="Calibri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0C9C"/>
    <w:pPr>
      <w:keepNext/>
      <w:widowControl w:val="0"/>
      <w:numPr>
        <w:ilvl w:val="4"/>
        <w:numId w:val="1"/>
      </w:numPr>
      <w:adjustRightInd w:val="0"/>
      <w:snapToGrid/>
      <w:spacing w:line="360" w:lineRule="atLeast"/>
      <w:textAlignment w:val="baseline"/>
      <w:outlineLvl w:val="4"/>
    </w:pPr>
    <w:rPr>
      <w:rFonts w:ascii="Calibri" w:hAnsi="Calibri"/>
      <w:color w:val="000000"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C9C"/>
    <w:pPr>
      <w:keepNext/>
      <w:widowControl w:val="0"/>
      <w:numPr>
        <w:ilvl w:val="5"/>
        <w:numId w:val="1"/>
      </w:numPr>
      <w:tabs>
        <w:tab w:val="left" w:pos="9490"/>
      </w:tabs>
      <w:adjustRightInd w:val="0"/>
      <w:snapToGrid/>
      <w:spacing w:line="360" w:lineRule="auto"/>
      <w:textAlignment w:val="baseline"/>
      <w:outlineLvl w:val="5"/>
    </w:pPr>
    <w:rPr>
      <w:rFonts w:ascii="Calibri" w:hAnsi="Calibri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C9C"/>
    <w:pPr>
      <w:keepNext/>
      <w:widowControl w:val="0"/>
      <w:numPr>
        <w:ilvl w:val="6"/>
        <w:numId w:val="1"/>
      </w:numPr>
      <w:adjustRightInd w:val="0"/>
      <w:snapToGrid/>
      <w:spacing w:line="360" w:lineRule="atLeast"/>
      <w:jc w:val="center"/>
      <w:textAlignment w:val="baseline"/>
      <w:outlineLvl w:val="6"/>
    </w:pPr>
    <w:rPr>
      <w:rFonts w:ascii="Calibri" w:hAnsi="Calibri"/>
      <w:sz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0C9C"/>
    <w:pPr>
      <w:keepNext/>
      <w:widowControl w:val="0"/>
      <w:numPr>
        <w:ilvl w:val="7"/>
        <w:numId w:val="1"/>
      </w:numPr>
      <w:adjustRightInd w:val="0"/>
      <w:snapToGrid/>
      <w:spacing w:line="360" w:lineRule="atLeast"/>
      <w:textAlignment w:val="baseline"/>
      <w:outlineLvl w:val="7"/>
    </w:pPr>
    <w:rPr>
      <w:rFonts w:ascii="Calibri" w:hAnsi="Calibri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20C9C"/>
    <w:pPr>
      <w:keepNext/>
      <w:widowControl w:val="0"/>
      <w:numPr>
        <w:ilvl w:val="8"/>
        <w:numId w:val="1"/>
      </w:numPr>
      <w:adjustRightInd w:val="0"/>
      <w:snapToGrid/>
      <w:spacing w:line="360" w:lineRule="atLeast"/>
      <w:jc w:val="center"/>
      <w:textAlignment w:val="baseline"/>
      <w:outlineLvl w:val="8"/>
    </w:pPr>
    <w:rPr>
      <w:rFonts w:ascii="Calibri" w:hAnsi="Calibri"/>
      <w:b/>
      <w:color w:val="000000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0C9C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52D7B"/>
    <w:rPr>
      <w:rFonts w:ascii="Times New Roman" w:hAnsi="Times New Roman"/>
      <w:b/>
      <w:spacing w:val="-10"/>
      <w:kern w:val="28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20C9C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20C9C"/>
    <w:rPr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20C9C"/>
    <w:rPr>
      <w:color w:val="000000"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20C9C"/>
    <w:rPr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20C9C"/>
    <w:rPr>
      <w:sz w:val="26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20C9C"/>
    <w:rPr>
      <w:sz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20C9C"/>
    <w:rPr>
      <w:b/>
      <w:color w:val="000000"/>
      <w:sz w:val="24"/>
    </w:rPr>
  </w:style>
  <w:style w:type="paragraph" w:customStyle="1" w:styleId="bodytext4">
    <w:name w:val="bodytext4"/>
    <w:basedOn w:val="Normal"/>
    <w:uiPriority w:val="99"/>
    <w:rsid w:val="00520C9C"/>
    <w:pPr>
      <w:snapToGrid/>
      <w:spacing w:before="100" w:beforeAutospacing="1" w:after="150"/>
    </w:pPr>
    <w:rPr>
      <w:rFonts w:ascii="Calibri" w:hAnsi="Calibri"/>
      <w:color w:val="949494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20C9C"/>
    <w:pPr>
      <w:snapToGrid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20C9C"/>
    <w:rPr>
      <w:rFonts w:ascii="Tahoma" w:hAnsi="Tahoma"/>
      <w:sz w:val="16"/>
      <w:lang w:eastAsia="ru-RU"/>
    </w:rPr>
  </w:style>
  <w:style w:type="paragraph" w:customStyle="1" w:styleId="1">
    <w:name w:val="Без интервала1"/>
    <w:uiPriority w:val="99"/>
    <w:rsid w:val="00520C9C"/>
    <w:pPr>
      <w:jc w:val="both"/>
    </w:pPr>
    <w:rPr>
      <w:rFonts w:cs="Times New Roman"/>
    </w:rPr>
  </w:style>
  <w:style w:type="paragraph" w:customStyle="1" w:styleId="10">
    <w:name w:val="Абзац списка1"/>
    <w:basedOn w:val="Normal"/>
    <w:link w:val="a"/>
    <w:uiPriority w:val="99"/>
    <w:rsid w:val="004D0338"/>
    <w:pPr>
      <w:snapToGrid/>
      <w:spacing w:line="360" w:lineRule="auto"/>
      <w:ind w:left="720" w:firstLine="709"/>
    </w:pPr>
    <w:rPr>
      <w:rFonts w:ascii="Calibri" w:hAnsi="Calibri"/>
      <w:szCs w:val="24"/>
    </w:rPr>
  </w:style>
  <w:style w:type="character" w:styleId="Hyperlink">
    <w:name w:val="Hyperlink"/>
    <w:basedOn w:val="DefaultParagraphFont"/>
    <w:uiPriority w:val="99"/>
    <w:rsid w:val="00520C9C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520C9C"/>
    <w:pPr>
      <w:tabs>
        <w:tab w:val="left" w:pos="1665"/>
      </w:tabs>
      <w:snapToGrid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20C9C"/>
    <w:rPr>
      <w:rFonts w:ascii="Times New Roman" w:hAnsi="Times New Roman"/>
      <w:b/>
      <w:sz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520C9C"/>
    <w:pPr>
      <w:snapToGrid/>
      <w:ind w:firstLine="709"/>
    </w:pPr>
    <w:rPr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20C9C"/>
    <w:rPr>
      <w:rFonts w:ascii="Times New Roman" w:hAnsi="Times New Roman"/>
      <w:b/>
      <w:sz w:val="24"/>
      <w:lang w:eastAsia="ru-RU"/>
    </w:rPr>
  </w:style>
  <w:style w:type="paragraph" w:customStyle="1" w:styleId="11">
    <w:name w:val="Абзац списка11"/>
    <w:basedOn w:val="Normal"/>
    <w:uiPriority w:val="99"/>
    <w:rsid w:val="00520C9C"/>
    <w:pPr>
      <w:widowControl w:val="0"/>
      <w:adjustRightInd w:val="0"/>
      <w:snapToGrid/>
      <w:spacing w:before="120" w:after="120"/>
    </w:pPr>
    <w:rPr>
      <w:rFonts w:ascii="Calibri" w:hAnsi="Calibri"/>
      <w:spacing w:val="-5"/>
      <w:szCs w:val="22"/>
      <w:lang w:eastAsia="en-US"/>
    </w:rPr>
  </w:style>
  <w:style w:type="paragraph" w:styleId="NormalWeb">
    <w:name w:val="Normal (Web)"/>
    <w:aliases w:val="Обычный (Web)1,Обычный (Web),Обычный (веб) Знак Знак,Обычный (Web) Знак Знак Знак,Знак Знак2"/>
    <w:basedOn w:val="Normal"/>
    <w:link w:val="NormalWebChar"/>
    <w:uiPriority w:val="99"/>
    <w:rsid w:val="00520C9C"/>
    <w:pPr>
      <w:snapToGrid/>
      <w:spacing w:before="100" w:beforeAutospacing="1" w:after="100" w:afterAutospacing="1"/>
      <w:ind w:firstLine="300"/>
    </w:pPr>
    <w:rPr>
      <w:rFonts w:ascii="Arial" w:hAnsi="Arial" w:cs="Arial"/>
      <w:color w:val="252525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520C9C"/>
    <w:pPr>
      <w:snapToGrid/>
      <w:spacing w:after="120" w:line="276" w:lineRule="auto"/>
      <w:ind w:left="283"/>
    </w:pPr>
    <w:rPr>
      <w:rFonts w:ascii="Calibri" w:hAnsi="Calibri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0C9C"/>
    <w:rPr>
      <w:rFonts w:ascii="Calibri" w:hAnsi="Calibri"/>
      <w:lang w:eastAsia="ru-RU"/>
    </w:rPr>
  </w:style>
  <w:style w:type="paragraph" w:customStyle="1" w:styleId="12">
    <w:name w:val="Знак Знак Знак1 Знак Знак Знак"/>
    <w:basedOn w:val="Normal"/>
    <w:uiPriority w:val="99"/>
    <w:rsid w:val="00520C9C"/>
    <w:pPr>
      <w:snapToGrid/>
    </w:pPr>
    <w:rPr>
      <w:rFonts w:ascii="Verdana" w:hAnsi="Verdana" w:cs="Verdana"/>
      <w:sz w:val="20"/>
      <w:lang w:val="en-US" w:eastAsia="en-US"/>
    </w:rPr>
  </w:style>
  <w:style w:type="paragraph" w:customStyle="1" w:styleId="110">
    <w:name w:val="Знак Знак Знак1 Знак Знак Знак1"/>
    <w:basedOn w:val="Normal"/>
    <w:uiPriority w:val="99"/>
    <w:rsid w:val="00520C9C"/>
    <w:pPr>
      <w:snapToGrid/>
    </w:pPr>
    <w:rPr>
      <w:rFonts w:ascii="Verdana" w:hAnsi="Verdana" w:cs="Verdana"/>
      <w:sz w:val="20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520C9C"/>
    <w:pPr>
      <w:snapToGrid/>
    </w:pPr>
    <w:rPr>
      <w:rFonts w:ascii="Calibri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3672"/>
    <w:rPr>
      <w:rFonts w:eastAsia="Times New Roman"/>
      <w:sz w:val="20"/>
    </w:rPr>
  </w:style>
  <w:style w:type="character" w:styleId="Strong">
    <w:name w:val="Strong"/>
    <w:basedOn w:val="DefaultParagraphFont"/>
    <w:uiPriority w:val="99"/>
    <w:qFormat/>
    <w:rsid w:val="00520C9C"/>
    <w:rPr>
      <w:rFonts w:cs="Times New Roman"/>
      <w:b/>
    </w:rPr>
  </w:style>
  <w:style w:type="character" w:customStyle="1" w:styleId="13">
    <w:name w:val="Верхний колонтитул Знак1"/>
    <w:uiPriority w:val="99"/>
    <w:semiHidden/>
    <w:rsid w:val="00520C9C"/>
    <w:rPr>
      <w:rFonts w:eastAsia="Times New Roman"/>
      <w:lang w:eastAsia="ru-RU"/>
    </w:rPr>
  </w:style>
  <w:style w:type="paragraph" w:styleId="Header">
    <w:name w:val="header"/>
    <w:basedOn w:val="Normal"/>
    <w:link w:val="HeaderChar1"/>
    <w:uiPriority w:val="99"/>
    <w:rsid w:val="00520C9C"/>
    <w:pPr>
      <w:tabs>
        <w:tab w:val="center" w:pos="4677"/>
        <w:tab w:val="right" w:pos="9355"/>
      </w:tabs>
      <w:snapToGrid/>
    </w:pPr>
    <w:rPr>
      <w:rFonts w:ascii="Calibri" w:hAnsi="Calibri"/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0C9C"/>
  </w:style>
  <w:style w:type="character" w:customStyle="1" w:styleId="HeaderChar1">
    <w:name w:val="Header Char1"/>
    <w:link w:val="Header"/>
    <w:uiPriority w:val="99"/>
    <w:semiHidden/>
    <w:locked/>
    <w:rsid w:val="00763672"/>
    <w:rPr>
      <w:rFonts w:eastAsia="Times New Roman"/>
    </w:rPr>
  </w:style>
  <w:style w:type="character" w:customStyle="1" w:styleId="14">
    <w:name w:val="Нижний колонтитул Знак1"/>
    <w:uiPriority w:val="99"/>
    <w:semiHidden/>
    <w:rsid w:val="00520C9C"/>
    <w:rPr>
      <w:rFonts w:eastAsia="Times New Roman"/>
      <w:lang w:eastAsia="ru-RU"/>
    </w:rPr>
  </w:style>
  <w:style w:type="paragraph" w:styleId="Footer">
    <w:name w:val="footer"/>
    <w:basedOn w:val="Normal"/>
    <w:link w:val="FooterChar1"/>
    <w:uiPriority w:val="99"/>
    <w:rsid w:val="00520C9C"/>
    <w:pPr>
      <w:tabs>
        <w:tab w:val="center" w:pos="4677"/>
        <w:tab w:val="right" w:pos="9355"/>
      </w:tabs>
      <w:snapToGrid/>
    </w:pPr>
    <w:rPr>
      <w:rFonts w:ascii="Calibri" w:hAnsi="Calibri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20C9C"/>
  </w:style>
  <w:style w:type="character" w:customStyle="1" w:styleId="FooterChar1">
    <w:name w:val="Footer Char1"/>
    <w:link w:val="Footer"/>
    <w:uiPriority w:val="99"/>
    <w:locked/>
    <w:rsid w:val="00763672"/>
    <w:rPr>
      <w:rFonts w:eastAsia="Times New Roman"/>
    </w:rPr>
  </w:style>
  <w:style w:type="character" w:customStyle="1" w:styleId="21">
    <w:name w:val="Основной текст 2 Знак1"/>
    <w:uiPriority w:val="99"/>
    <w:semiHidden/>
    <w:rsid w:val="00520C9C"/>
    <w:rPr>
      <w:rFonts w:eastAsia="Times New Roman"/>
      <w:lang w:eastAsia="ru-RU"/>
    </w:rPr>
  </w:style>
  <w:style w:type="paragraph" w:styleId="BodyText2">
    <w:name w:val="Body Text 2"/>
    <w:basedOn w:val="Normal"/>
    <w:link w:val="BodyText2Char"/>
    <w:uiPriority w:val="99"/>
    <w:rsid w:val="00520C9C"/>
    <w:pPr>
      <w:snapToGrid/>
      <w:spacing w:before="120" w:after="120" w:line="480" w:lineRule="auto"/>
    </w:pPr>
    <w:rPr>
      <w:rFonts w:ascii="Calibri" w:hAnsi="Calibri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3672"/>
    <w:rPr>
      <w:rFonts w:eastAsia="Times New Roman"/>
    </w:rPr>
  </w:style>
  <w:style w:type="character" w:styleId="PageNumber">
    <w:name w:val="page number"/>
    <w:basedOn w:val="DefaultParagraphFont"/>
    <w:uiPriority w:val="99"/>
    <w:rsid w:val="00520C9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20C9C"/>
    <w:rPr>
      <w:rFonts w:cs="Times New Roman"/>
      <w:i/>
    </w:rPr>
  </w:style>
  <w:style w:type="character" w:customStyle="1" w:styleId="googqs-tidbit-0">
    <w:name w:val="goog_qs-tidbit-0"/>
    <w:uiPriority w:val="99"/>
    <w:rsid w:val="00520C9C"/>
  </w:style>
  <w:style w:type="paragraph" w:styleId="BodyText">
    <w:name w:val="Body Text"/>
    <w:basedOn w:val="Normal"/>
    <w:link w:val="BodyTextChar"/>
    <w:uiPriority w:val="99"/>
    <w:rsid w:val="00520C9C"/>
    <w:pPr>
      <w:widowControl w:val="0"/>
      <w:numPr>
        <w:ilvl w:val="12"/>
      </w:numPr>
      <w:tabs>
        <w:tab w:val="left" w:pos="567"/>
      </w:tabs>
      <w:adjustRightInd w:val="0"/>
      <w:snapToGrid/>
      <w:spacing w:line="360" w:lineRule="atLeast"/>
      <w:ind w:firstLine="567"/>
      <w:textAlignment w:val="baseline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20C9C"/>
    <w:rPr>
      <w:rFonts w:ascii="Times New Roman" w:hAnsi="Times New Roman"/>
      <w:sz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520C9C"/>
    <w:pPr>
      <w:widowControl w:val="0"/>
      <w:adjustRightInd w:val="0"/>
      <w:snapToGrid/>
      <w:spacing w:line="360" w:lineRule="atLeast"/>
      <w:ind w:left="1134" w:hanging="414"/>
      <w:textAlignment w:val="baseline"/>
    </w:pPr>
    <w:rPr>
      <w:b/>
      <w:sz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20C9C"/>
    <w:rPr>
      <w:rFonts w:ascii="Times New Roman" w:hAnsi="Times New Roman"/>
      <w:b/>
      <w:sz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520C9C"/>
    <w:pPr>
      <w:widowControl w:val="0"/>
      <w:adjustRightInd w:val="0"/>
      <w:snapToGrid/>
      <w:spacing w:line="360" w:lineRule="atLeast"/>
      <w:textAlignment w:val="baseline"/>
    </w:pPr>
    <w:rPr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20C9C"/>
    <w:rPr>
      <w:rFonts w:ascii="Times New Roman" w:hAnsi="Times New Roman"/>
      <w:sz w:val="20"/>
      <w:lang w:eastAsia="ru-RU"/>
    </w:rPr>
  </w:style>
  <w:style w:type="paragraph" w:customStyle="1" w:styleId="FR2">
    <w:name w:val="FR2"/>
    <w:uiPriority w:val="99"/>
    <w:rsid w:val="00520C9C"/>
    <w:pPr>
      <w:widowControl w:val="0"/>
      <w:autoSpaceDE w:val="0"/>
      <w:autoSpaceDN w:val="0"/>
      <w:adjustRightInd w:val="0"/>
      <w:spacing w:line="480" w:lineRule="auto"/>
      <w:ind w:left="1240" w:hanging="420"/>
      <w:jc w:val="both"/>
    </w:pPr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520C9C"/>
    <w:pPr>
      <w:snapToGrid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20C9C"/>
    <w:rPr>
      <w:rFonts w:ascii="Courier New" w:hAnsi="Courier New"/>
      <w:sz w:val="20"/>
      <w:lang w:eastAsia="ru-RU"/>
    </w:rPr>
  </w:style>
  <w:style w:type="paragraph" w:customStyle="1" w:styleId="ConsNonformat">
    <w:name w:val="ConsNonformat"/>
    <w:uiPriority w:val="99"/>
    <w:rsid w:val="00520C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BlockText">
    <w:name w:val="Block Text"/>
    <w:basedOn w:val="Normal"/>
    <w:uiPriority w:val="99"/>
    <w:rsid w:val="00520C9C"/>
    <w:pPr>
      <w:snapToGrid/>
      <w:ind w:left="113" w:right="113"/>
      <w:jc w:val="center"/>
    </w:pPr>
    <w:rPr>
      <w:rFonts w:ascii="Calibri" w:hAnsi="Calibri"/>
      <w:sz w:val="24"/>
      <w:szCs w:val="24"/>
    </w:rPr>
  </w:style>
  <w:style w:type="paragraph" w:customStyle="1" w:styleId="ConsNormal">
    <w:name w:val="ConsNormal"/>
    <w:uiPriority w:val="99"/>
    <w:rsid w:val="00520C9C"/>
    <w:pPr>
      <w:widowControl w:val="0"/>
      <w:ind w:firstLine="720"/>
      <w:jc w:val="both"/>
    </w:pPr>
    <w:rPr>
      <w:rFonts w:ascii="Arial" w:hAnsi="Arial" w:cs="Times New Roman"/>
      <w:sz w:val="16"/>
      <w:szCs w:val="20"/>
    </w:rPr>
  </w:style>
  <w:style w:type="paragraph" w:customStyle="1" w:styleId="3">
    <w:name w:val="Знак Знак Знак3 Знак Знак Знак Знак"/>
    <w:basedOn w:val="Normal"/>
    <w:uiPriority w:val="99"/>
    <w:rsid w:val="00520C9C"/>
    <w:pPr>
      <w:snapToGrid/>
    </w:pPr>
    <w:rPr>
      <w:rFonts w:ascii="Verdana" w:hAnsi="Verdana" w:cs="Verdana"/>
      <w:sz w:val="20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520C9C"/>
    <w:pPr>
      <w:snapToGrid/>
      <w:ind w:firstLine="284"/>
    </w:pPr>
    <w:rPr>
      <w:rFonts w:ascii="Calibri" w:hAnsi="Calibri"/>
      <w:b/>
    </w:rPr>
  </w:style>
  <w:style w:type="paragraph" w:customStyle="1" w:styleId="a0">
    <w:name w:val="Содержимое таблицы"/>
    <w:basedOn w:val="Normal"/>
    <w:uiPriority w:val="99"/>
    <w:rsid w:val="00520C9C"/>
    <w:pPr>
      <w:suppressLineNumbers/>
      <w:suppressAutoHyphens/>
      <w:snapToGrid/>
    </w:pPr>
    <w:rPr>
      <w:rFonts w:ascii="Calibri" w:hAnsi="Calibri"/>
      <w:szCs w:val="24"/>
      <w:lang w:eastAsia="ar-SA"/>
    </w:rPr>
  </w:style>
  <w:style w:type="paragraph" w:customStyle="1" w:styleId="a1">
    <w:name w:val="текст примечания"/>
    <w:basedOn w:val="Normal"/>
    <w:uiPriority w:val="99"/>
    <w:rsid w:val="00520C9C"/>
    <w:pPr>
      <w:snapToGrid/>
    </w:pPr>
    <w:rPr>
      <w:rFonts w:ascii="Calibri" w:hAnsi="Calibri"/>
      <w:sz w:val="24"/>
      <w:szCs w:val="24"/>
    </w:rPr>
  </w:style>
  <w:style w:type="paragraph" w:customStyle="1" w:styleId="ConsPlusNonformat">
    <w:name w:val="ConsPlusNonformat"/>
    <w:uiPriority w:val="99"/>
    <w:rsid w:val="00520C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20C9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20C9C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520C9C"/>
    <w:pPr>
      <w:widowControl w:val="0"/>
      <w:autoSpaceDE w:val="0"/>
      <w:autoSpaceDN w:val="0"/>
      <w:adjustRightInd w:val="0"/>
      <w:ind w:right="19772"/>
      <w:jc w:val="both"/>
    </w:pPr>
    <w:rPr>
      <w:rFonts w:ascii="Arial" w:hAnsi="Arial" w:cs="Arial"/>
      <w:sz w:val="20"/>
      <w:szCs w:val="20"/>
    </w:rPr>
  </w:style>
  <w:style w:type="paragraph" w:customStyle="1" w:styleId="15">
    <w:name w:val="Заголовок оглавления1"/>
    <w:basedOn w:val="Heading1"/>
    <w:next w:val="Normal"/>
    <w:uiPriority w:val="99"/>
    <w:rsid w:val="00520C9C"/>
    <w:pPr>
      <w:keepLines/>
      <w:numPr>
        <w:numId w:val="0"/>
      </w:numPr>
      <w:spacing w:before="480" w:after="0"/>
      <w:outlineLvl w:val="9"/>
    </w:pPr>
    <w:rPr>
      <w:color w:val="365F91"/>
      <w:kern w:val="0"/>
      <w:sz w:val="28"/>
      <w:szCs w:val="2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20C9C"/>
    <w:pPr>
      <w:snapToGrid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3672"/>
    <w:rPr>
      <w:rFonts w:ascii="Tahoma" w:hAnsi="Tahoma"/>
      <w:sz w:val="16"/>
    </w:rPr>
  </w:style>
  <w:style w:type="paragraph" w:styleId="TOC1">
    <w:name w:val="toc 1"/>
    <w:basedOn w:val="Normal"/>
    <w:next w:val="Normal"/>
    <w:autoRedefine/>
    <w:uiPriority w:val="99"/>
    <w:rsid w:val="00894079"/>
    <w:pPr>
      <w:tabs>
        <w:tab w:val="left" w:pos="440"/>
        <w:tab w:val="right" w:leader="dot" w:pos="9360"/>
      </w:tabs>
      <w:snapToGrid/>
      <w:spacing w:line="276" w:lineRule="auto"/>
      <w:ind w:right="714"/>
    </w:pPr>
    <w:rPr>
      <w:rFonts w:cs="Arial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99"/>
    <w:rsid w:val="001C3394"/>
    <w:pPr>
      <w:snapToGrid/>
      <w:spacing w:before="240" w:line="276" w:lineRule="auto"/>
    </w:pPr>
    <w:rPr>
      <w:b/>
      <w:bCs/>
      <w:sz w:val="20"/>
    </w:rPr>
  </w:style>
  <w:style w:type="paragraph" w:customStyle="1" w:styleId="xl63">
    <w:name w:val="xl63"/>
    <w:basedOn w:val="Normal"/>
    <w:uiPriority w:val="99"/>
    <w:rsid w:val="00520C9C"/>
    <w:pPr>
      <w:snapToGrid/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64">
    <w:name w:val="xl64"/>
    <w:basedOn w:val="Normal"/>
    <w:uiPriority w:val="99"/>
    <w:rsid w:val="00520C9C"/>
    <w:pPr>
      <w:snapToGri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65">
    <w:name w:val="xl65"/>
    <w:basedOn w:val="Normal"/>
    <w:uiPriority w:val="99"/>
    <w:rsid w:val="00520C9C"/>
    <w:pPr>
      <w:snapToGrid/>
      <w:spacing w:before="100" w:beforeAutospacing="1" w:after="100" w:afterAutospacing="1"/>
      <w:jc w:val="right"/>
    </w:pPr>
    <w:rPr>
      <w:rFonts w:ascii="Calibri" w:hAnsi="Calibri"/>
      <w:sz w:val="24"/>
      <w:szCs w:val="24"/>
    </w:rPr>
  </w:style>
  <w:style w:type="paragraph" w:customStyle="1" w:styleId="xl66">
    <w:name w:val="xl66"/>
    <w:basedOn w:val="Normal"/>
    <w:uiPriority w:val="99"/>
    <w:rsid w:val="0052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52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jc w:val="right"/>
    </w:pPr>
    <w:rPr>
      <w:rFonts w:ascii="Calibri" w:hAnsi="Calibri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52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69">
    <w:name w:val="xl69"/>
    <w:basedOn w:val="Normal"/>
    <w:uiPriority w:val="99"/>
    <w:rsid w:val="0052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jc w:val="right"/>
    </w:pPr>
    <w:rPr>
      <w:rFonts w:ascii="Calibri" w:hAnsi="Calibri"/>
      <w:sz w:val="24"/>
      <w:szCs w:val="24"/>
    </w:rPr>
  </w:style>
  <w:style w:type="table" w:styleId="TableGrid">
    <w:name w:val="Table Grid"/>
    <w:basedOn w:val="TableNormal"/>
    <w:uiPriority w:val="99"/>
    <w:rsid w:val="0016517C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rsid w:val="00520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63672"/>
    <w:rPr>
      <w:rFonts w:ascii="Courier New" w:hAnsi="Courier New"/>
      <w:sz w:val="20"/>
    </w:rPr>
  </w:style>
  <w:style w:type="character" w:styleId="FollowedHyperlink">
    <w:name w:val="FollowedHyperlink"/>
    <w:basedOn w:val="DefaultParagraphFont"/>
    <w:uiPriority w:val="99"/>
    <w:semiHidden/>
    <w:rsid w:val="001D61A0"/>
    <w:rPr>
      <w:rFonts w:cs="Times New Roman"/>
      <w:color w:val="800080"/>
      <w:u w:val="single"/>
    </w:rPr>
  </w:style>
  <w:style w:type="paragraph" w:styleId="TOC3">
    <w:name w:val="toc 3"/>
    <w:basedOn w:val="Normal"/>
    <w:next w:val="Normal"/>
    <w:autoRedefine/>
    <w:uiPriority w:val="99"/>
    <w:rsid w:val="00DF2045"/>
    <w:pPr>
      <w:tabs>
        <w:tab w:val="left" w:pos="1100"/>
        <w:tab w:val="right" w:leader="dot" w:pos="9344"/>
      </w:tabs>
      <w:snapToGrid/>
      <w:spacing w:line="276" w:lineRule="auto"/>
    </w:pPr>
    <w:rPr>
      <w:sz w:val="20"/>
    </w:rPr>
  </w:style>
  <w:style w:type="paragraph" w:styleId="TOC4">
    <w:name w:val="toc 4"/>
    <w:basedOn w:val="Normal"/>
    <w:next w:val="Normal"/>
    <w:autoRedefine/>
    <w:uiPriority w:val="99"/>
    <w:locked/>
    <w:rsid w:val="001B2E68"/>
    <w:pPr>
      <w:snapToGrid/>
      <w:spacing w:line="276" w:lineRule="auto"/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autoRedefine/>
    <w:uiPriority w:val="99"/>
    <w:locked/>
    <w:rsid w:val="001B2E68"/>
    <w:pPr>
      <w:snapToGrid/>
      <w:spacing w:line="276" w:lineRule="auto"/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autoRedefine/>
    <w:uiPriority w:val="99"/>
    <w:locked/>
    <w:rsid w:val="001B2E68"/>
    <w:pPr>
      <w:snapToGrid/>
      <w:spacing w:line="276" w:lineRule="auto"/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autoRedefine/>
    <w:uiPriority w:val="99"/>
    <w:locked/>
    <w:rsid w:val="001B2E68"/>
    <w:pPr>
      <w:snapToGrid/>
      <w:spacing w:line="276" w:lineRule="auto"/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autoRedefine/>
    <w:uiPriority w:val="99"/>
    <w:locked/>
    <w:rsid w:val="001B2E68"/>
    <w:pPr>
      <w:snapToGrid/>
      <w:spacing w:line="276" w:lineRule="auto"/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autoRedefine/>
    <w:uiPriority w:val="99"/>
    <w:locked/>
    <w:rsid w:val="001B2E68"/>
    <w:pPr>
      <w:snapToGrid/>
      <w:spacing w:line="276" w:lineRule="auto"/>
      <w:ind w:left="1540"/>
    </w:pPr>
    <w:rPr>
      <w:rFonts w:ascii="Calibri" w:hAnsi="Calibri"/>
      <w:sz w:val="20"/>
    </w:rPr>
  </w:style>
  <w:style w:type="paragraph" w:customStyle="1" w:styleId="Style9">
    <w:name w:val="Style9"/>
    <w:basedOn w:val="Normal"/>
    <w:uiPriority w:val="99"/>
    <w:rsid w:val="002245AB"/>
    <w:pPr>
      <w:widowControl w:val="0"/>
      <w:autoSpaceDE w:val="0"/>
      <w:autoSpaceDN w:val="0"/>
      <w:adjustRightInd w:val="0"/>
      <w:snapToGrid/>
      <w:jc w:val="right"/>
    </w:pPr>
    <w:rPr>
      <w:rFonts w:ascii="Cambria" w:hAnsi="Cambria"/>
      <w:sz w:val="24"/>
      <w:szCs w:val="24"/>
    </w:rPr>
  </w:style>
  <w:style w:type="paragraph" w:customStyle="1" w:styleId="Style10">
    <w:name w:val="Style10"/>
    <w:basedOn w:val="Normal"/>
    <w:uiPriority w:val="99"/>
    <w:rsid w:val="002245AB"/>
    <w:pPr>
      <w:widowControl w:val="0"/>
      <w:autoSpaceDE w:val="0"/>
      <w:autoSpaceDN w:val="0"/>
      <w:adjustRightInd w:val="0"/>
      <w:snapToGrid/>
      <w:spacing w:line="322" w:lineRule="exact"/>
    </w:pPr>
    <w:rPr>
      <w:rFonts w:ascii="Cambria" w:hAnsi="Cambria"/>
      <w:sz w:val="24"/>
      <w:szCs w:val="24"/>
    </w:rPr>
  </w:style>
  <w:style w:type="paragraph" w:customStyle="1" w:styleId="Style13">
    <w:name w:val="Style13"/>
    <w:basedOn w:val="Normal"/>
    <w:uiPriority w:val="99"/>
    <w:rsid w:val="002245AB"/>
    <w:pPr>
      <w:widowControl w:val="0"/>
      <w:autoSpaceDE w:val="0"/>
      <w:autoSpaceDN w:val="0"/>
      <w:adjustRightInd w:val="0"/>
      <w:snapToGrid/>
      <w:spacing w:line="319" w:lineRule="exact"/>
      <w:ind w:firstLine="706"/>
    </w:pPr>
    <w:rPr>
      <w:rFonts w:ascii="Cambria" w:hAnsi="Cambria"/>
      <w:sz w:val="24"/>
      <w:szCs w:val="24"/>
    </w:rPr>
  </w:style>
  <w:style w:type="paragraph" w:customStyle="1" w:styleId="Style17">
    <w:name w:val="Style17"/>
    <w:basedOn w:val="Normal"/>
    <w:uiPriority w:val="99"/>
    <w:rsid w:val="002245AB"/>
    <w:pPr>
      <w:widowControl w:val="0"/>
      <w:autoSpaceDE w:val="0"/>
      <w:autoSpaceDN w:val="0"/>
      <w:adjustRightInd w:val="0"/>
      <w:snapToGrid/>
      <w:spacing w:line="317" w:lineRule="exact"/>
      <w:ind w:firstLine="557"/>
    </w:pPr>
    <w:rPr>
      <w:rFonts w:ascii="Cambria" w:hAnsi="Cambria"/>
      <w:sz w:val="24"/>
      <w:szCs w:val="24"/>
    </w:rPr>
  </w:style>
  <w:style w:type="character" w:customStyle="1" w:styleId="FontStyle79">
    <w:name w:val="Font Style79"/>
    <w:uiPriority w:val="99"/>
    <w:rsid w:val="002245AB"/>
    <w:rPr>
      <w:rFonts w:ascii="Times New Roman" w:hAnsi="Times New Roman"/>
      <w:sz w:val="22"/>
    </w:rPr>
  </w:style>
  <w:style w:type="paragraph" w:customStyle="1" w:styleId="Style6">
    <w:name w:val="Style6"/>
    <w:basedOn w:val="Normal"/>
    <w:uiPriority w:val="99"/>
    <w:rsid w:val="007C02C8"/>
    <w:pPr>
      <w:widowControl w:val="0"/>
      <w:autoSpaceDE w:val="0"/>
      <w:autoSpaceDN w:val="0"/>
      <w:adjustRightInd w:val="0"/>
      <w:snapToGrid/>
    </w:pPr>
    <w:rPr>
      <w:rFonts w:ascii="Cambria" w:hAnsi="Cambria"/>
      <w:sz w:val="24"/>
      <w:szCs w:val="24"/>
    </w:rPr>
  </w:style>
  <w:style w:type="paragraph" w:customStyle="1" w:styleId="Style18">
    <w:name w:val="Style18"/>
    <w:basedOn w:val="Normal"/>
    <w:uiPriority w:val="99"/>
    <w:rsid w:val="007C02C8"/>
    <w:pPr>
      <w:widowControl w:val="0"/>
      <w:autoSpaceDE w:val="0"/>
      <w:autoSpaceDN w:val="0"/>
      <w:adjustRightInd w:val="0"/>
      <w:snapToGrid/>
      <w:spacing w:line="230" w:lineRule="exact"/>
    </w:pPr>
    <w:rPr>
      <w:rFonts w:ascii="Cambria" w:hAnsi="Cambria"/>
      <w:sz w:val="24"/>
      <w:szCs w:val="24"/>
    </w:rPr>
  </w:style>
  <w:style w:type="paragraph" w:customStyle="1" w:styleId="Style30">
    <w:name w:val="Style30"/>
    <w:basedOn w:val="Normal"/>
    <w:uiPriority w:val="99"/>
    <w:rsid w:val="007C02C8"/>
    <w:pPr>
      <w:widowControl w:val="0"/>
      <w:autoSpaceDE w:val="0"/>
      <w:autoSpaceDN w:val="0"/>
      <w:adjustRightInd w:val="0"/>
      <w:snapToGrid/>
      <w:spacing w:line="245" w:lineRule="exact"/>
      <w:jc w:val="center"/>
    </w:pPr>
    <w:rPr>
      <w:rFonts w:ascii="Cambria" w:hAnsi="Cambria"/>
      <w:sz w:val="24"/>
      <w:szCs w:val="24"/>
    </w:rPr>
  </w:style>
  <w:style w:type="paragraph" w:customStyle="1" w:styleId="Style31">
    <w:name w:val="Style31"/>
    <w:basedOn w:val="Normal"/>
    <w:uiPriority w:val="99"/>
    <w:rsid w:val="007C02C8"/>
    <w:pPr>
      <w:widowControl w:val="0"/>
      <w:autoSpaceDE w:val="0"/>
      <w:autoSpaceDN w:val="0"/>
      <w:adjustRightInd w:val="0"/>
      <w:snapToGrid/>
      <w:spacing w:line="230" w:lineRule="exact"/>
      <w:jc w:val="center"/>
    </w:pPr>
    <w:rPr>
      <w:rFonts w:ascii="Cambria" w:hAnsi="Cambria"/>
      <w:sz w:val="24"/>
      <w:szCs w:val="24"/>
    </w:rPr>
  </w:style>
  <w:style w:type="paragraph" w:customStyle="1" w:styleId="Style35">
    <w:name w:val="Style35"/>
    <w:basedOn w:val="Normal"/>
    <w:uiPriority w:val="99"/>
    <w:rsid w:val="007C02C8"/>
    <w:pPr>
      <w:widowControl w:val="0"/>
      <w:autoSpaceDE w:val="0"/>
      <w:autoSpaceDN w:val="0"/>
      <w:adjustRightInd w:val="0"/>
      <w:snapToGrid/>
      <w:spacing w:line="456" w:lineRule="exact"/>
      <w:ind w:hanging="1632"/>
    </w:pPr>
    <w:rPr>
      <w:rFonts w:ascii="Cambria" w:hAnsi="Cambria"/>
      <w:sz w:val="24"/>
      <w:szCs w:val="24"/>
    </w:rPr>
  </w:style>
  <w:style w:type="paragraph" w:customStyle="1" w:styleId="Style36">
    <w:name w:val="Style36"/>
    <w:basedOn w:val="Normal"/>
    <w:uiPriority w:val="99"/>
    <w:rsid w:val="007C02C8"/>
    <w:pPr>
      <w:widowControl w:val="0"/>
      <w:autoSpaceDE w:val="0"/>
      <w:autoSpaceDN w:val="0"/>
      <w:adjustRightInd w:val="0"/>
      <w:snapToGrid/>
    </w:pPr>
    <w:rPr>
      <w:rFonts w:ascii="Cambria" w:hAnsi="Cambria"/>
      <w:sz w:val="24"/>
      <w:szCs w:val="24"/>
    </w:rPr>
  </w:style>
  <w:style w:type="paragraph" w:customStyle="1" w:styleId="Style38">
    <w:name w:val="Style38"/>
    <w:basedOn w:val="Normal"/>
    <w:uiPriority w:val="99"/>
    <w:rsid w:val="007C02C8"/>
    <w:pPr>
      <w:widowControl w:val="0"/>
      <w:autoSpaceDE w:val="0"/>
      <w:autoSpaceDN w:val="0"/>
      <w:adjustRightInd w:val="0"/>
      <w:snapToGrid/>
      <w:spacing w:line="374" w:lineRule="exact"/>
      <w:jc w:val="center"/>
    </w:pPr>
    <w:rPr>
      <w:rFonts w:ascii="Cambria" w:hAnsi="Cambria"/>
      <w:sz w:val="24"/>
      <w:szCs w:val="24"/>
    </w:rPr>
  </w:style>
  <w:style w:type="paragraph" w:customStyle="1" w:styleId="Style41">
    <w:name w:val="Style41"/>
    <w:basedOn w:val="Normal"/>
    <w:uiPriority w:val="99"/>
    <w:rsid w:val="007C02C8"/>
    <w:pPr>
      <w:widowControl w:val="0"/>
      <w:autoSpaceDE w:val="0"/>
      <w:autoSpaceDN w:val="0"/>
      <w:adjustRightInd w:val="0"/>
      <w:snapToGrid/>
      <w:spacing w:line="350" w:lineRule="exact"/>
      <w:jc w:val="center"/>
    </w:pPr>
    <w:rPr>
      <w:rFonts w:ascii="Cambria" w:hAnsi="Cambria"/>
      <w:sz w:val="24"/>
      <w:szCs w:val="24"/>
    </w:rPr>
  </w:style>
  <w:style w:type="character" w:customStyle="1" w:styleId="FontStyle73">
    <w:name w:val="Font Style73"/>
    <w:uiPriority w:val="99"/>
    <w:rsid w:val="007C02C8"/>
    <w:rPr>
      <w:rFonts w:ascii="Times New Roman" w:hAnsi="Times New Roman"/>
      <w:sz w:val="18"/>
    </w:rPr>
  </w:style>
  <w:style w:type="character" w:customStyle="1" w:styleId="FontStyle78">
    <w:name w:val="Font Style78"/>
    <w:uiPriority w:val="99"/>
    <w:rsid w:val="007C02C8"/>
    <w:rPr>
      <w:rFonts w:ascii="Cambria" w:hAnsi="Cambria"/>
      <w:i/>
      <w:sz w:val="18"/>
    </w:rPr>
  </w:style>
  <w:style w:type="character" w:customStyle="1" w:styleId="FontStyle81">
    <w:name w:val="Font Style81"/>
    <w:uiPriority w:val="99"/>
    <w:rsid w:val="007C02C8"/>
    <w:rPr>
      <w:rFonts w:ascii="Times New Roman" w:hAnsi="Times New Roman"/>
      <w:b/>
      <w:sz w:val="22"/>
    </w:rPr>
  </w:style>
  <w:style w:type="character" w:customStyle="1" w:styleId="FontStyle83">
    <w:name w:val="Font Style83"/>
    <w:uiPriority w:val="99"/>
    <w:rsid w:val="007C02C8"/>
    <w:rPr>
      <w:rFonts w:ascii="Times New Roman" w:hAnsi="Times New Roman"/>
      <w:sz w:val="22"/>
    </w:rPr>
  </w:style>
  <w:style w:type="paragraph" w:customStyle="1" w:styleId="Style12">
    <w:name w:val="Style12"/>
    <w:basedOn w:val="Normal"/>
    <w:uiPriority w:val="99"/>
    <w:rsid w:val="001E7429"/>
    <w:pPr>
      <w:widowControl w:val="0"/>
      <w:autoSpaceDE w:val="0"/>
      <w:autoSpaceDN w:val="0"/>
      <w:adjustRightInd w:val="0"/>
      <w:snapToGrid/>
      <w:jc w:val="center"/>
    </w:pPr>
    <w:rPr>
      <w:rFonts w:ascii="Cambria" w:hAnsi="Cambria"/>
      <w:sz w:val="24"/>
      <w:szCs w:val="24"/>
    </w:rPr>
  </w:style>
  <w:style w:type="paragraph" w:customStyle="1" w:styleId="Style37">
    <w:name w:val="Style37"/>
    <w:basedOn w:val="Normal"/>
    <w:uiPriority w:val="99"/>
    <w:rsid w:val="001E7429"/>
    <w:pPr>
      <w:widowControl w:val="0"/>
      <w:autoSpaceDE w:val="0"/>
      <w:autoSpaceDN w:val="0"/>
      <w:adjustRightInd w:val="0"/>
      <w:snapToGrid/>
      <w:spacing w:line="230" w:lineRule="exact"/>
      <w:ind w:firstLine="86"/>
    </w:pPr>
    <w:rPr>
      <w:rFonts w:ascii="Cambria" w:hAnsi="Cambria"/>
      <w:sz w:val="24"/>
      <w:szCs w:val="24"/>
    </w:rPr>
  </w:style>
  <w:style w:type="paragraph" w:customStyle="1" w:styleId="Style11">
    <w:name w:val="Style11"/>
    <w:basedOn w:val="Normal"/>
    <w:uiPriority w:val="99"/>
    <w:rsid w:val="002E58F2"/>
    <w:pPr>
      <w:widowControl w:val="0"/>
      <w:autoSpaceDE w:val="0"/>
      <w:autoSpaceDN w:val="0"/>
      <w:adjustRightInd w:val="0"/>
      <w:snapToGrid/>
      <w:spacing w:line="317" w:lineRule="exact"/>
      <w:ind w:firstLine="566"/>
    </w:pPr>
    <w:rPr>
      <w:rFonts w:ascii="Cambria" w:hAnsi="Cambria"/>
      <w:sz w:val="24"/>
      <w:szCs w:val="24"/>
    </w:rPr>
  </w:style>
  <w:style w:type="paragraph" w:customStyle="1" w:styleId="Style33">
    <w:name w:val="Style33"/>
    <w:basedOn w:val="Normal"/>
    <w:uiPriority w:val="99"/>
    <w:rsid w:val="002E58F2"/>
    <w:pPr>
      <w:widowControl w:val="0"/>
      <w:autoSpaceDE w:val="0"/>
      <w:autoSpaceDN w:val="0"/>
      <w:adjustRightInd w:val="0"/>
      <w:snapToGrid/>
      <w:spacing w:line="317" w:lineRule="exact"/>
    </w:pPr>
    <w:rPr>
      <w:rFonts w:ascii="Cambria" w:hAnsi="Cambria"/>
      <w:sz w:val="24"/>
      <w:szCs w:val="24"/>
    </w:rPr>
  </w:style>
  <w:style w:type="paragraph" w:customStyle="1" w:styleId="Style54">
    <w:name w:val="Style54"/>
    <w:basedOn w:val="Normal"/>
    <w:uiPriority w:val="99"/>
    <w:rsid w:val="002E58F2"/>
    <w:pPr>
      <w:widowControl w:val="0"/>
      <w:autoSpaceDE w:val="0"/>
      <w:autoSpaceDN w:val="0"/>
      <w:adjustRightInd w:val="0"/>
      <w:snapToGrid/>
      <w:spacing w:line="317" w:lineRule="exact"/>
      <w:ind w:hanging="360"/>
    </w:pPr>
    <w:rPr>
      <w:rFonts w:ascii="Cambria" w:hAnsi="Cambria"/>
      <w:sz w:val="24"/>
      <w:szCs w:val="24"/>
    </w:rPr>
  </w:style>
  <w:style w:type="paragraph" w:customStyle="1" w:styleId="Style14">
    <w:name w:val="Style14"/>
    <w:basedOn w:val="Normal"/>
    <w:uiPriority w:val="99"/>
    <w:rsid w:val="00B54B0C"/>
    <w:pPr>
      <w:widowControl w:val="0"/>
      <w:autoSpaceDE w:val="0"/>
      <w:autoSpaceDN w:val="0"/>
      <w:adjustRightInd w:val="0"/>
      <w:snapToGrid/>
      <w:spacing w:line="319" w:lineRule="exact"/>
      <w:ind w:firstLine="715"/>
    </w:pPr>
    <w:rPr>
      <w:rFonts w:ascii="Cambria" w:hAnsi="Cambria"/>
      <w:sz w:val="24"/>
      <w:szCs w:val="24"/>
    </w:rPr>
  </w:style>
  <w:style w:type="paragraph" w:customStyle="1" w:styleId="Style23">
    <w:name w:val="Style23"/>
    <w:basedOn w:val="Normal"/>
    <w:uiPriority w:val="99"/>
    <w:rsid w:val="00B54B0C"/>
    <w:pPr>
      <w:widowControl w:val="0"/>
      <w:autoSpaceDE w:val="0"/>
      <w:autoSpaceDN w:val="0"/>
      <w:adjustRightInd w:val="0"/>
      <w:snapToGrid/>
      <w:spacing w:line="317" w:lineRule="exact"/>
    </w:pPr>
    <w:rPr>
      <w:rFonts w:ascii="Cambria" w:hAnsi="Cambria"/>
      <w:sz w:val="24"/>
      <w:szCs w:val="24"/>
    </w:rPr>
  </w:style>
  <w:style w:type="paragraph" w:customStyle="1" w:styleId="Default">
    <w:name w:val="Default"/>
    <w:uiPriority w:val="99"/>
    <w:rsid w:val="00514B99"/>
    <w:pPr>
      <w:autoSpaceDE w:val="0"/>
      <w:autoSpaceDN w:val="0"/>
      <w:adjustRightInd w:val="0"/>
      <w:jc w:val="both"/>
    </w:pPr>
    <w:rPr>
      <w:rFonts w:cs="Times New Roman"/>
      <w:color w:val="000000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7A6376"/>
    <w:pPr>
      <w:widowControl w:val="0"/>
      <w:autoSpaceDE w:val="0"/>
      <w:autoSpaceDN w:val="0"/>
      <w:adjustRightInd w:val="0"/>
      <w:snapToGrid/>
      <w:spacing w:line="274" w:lineRule="exact"/>
      <w:jc w:val="center"/>
    </w:pPr>
    <w:rPr>
      <w:rFonts w:ascii="Cambria" w:hAnsi="Cambria"/>
      <w:sz w:val="24"/>
      <w:szCs w:val="24"/>
    </w:rPr>
  </w:style>
  <w:style w:type="character" w:customStyle="1" w:styleId="a2">
    <w:name w:val="Основной текст_"/>
    <w:link w:val="7"/>
    <w:uiPriority w:val="99"/>
    <w:locked/>
    <w:rsid w:val="00E25105"/>
    <w:rPr>
      <w:rFonts w:ascii="Arial Unicode MS" w:eastAsia="Arial Unicode MS" w:hAnsi="Arial Unicode MS"/>
      <w:sz w:val="23"/>
      <w:shd w:val="clear" w:color="auto" w:fill="FFFFFF"/>
    </w:rPr>
  </w:style>
  <w:style w:type="paragraph" w:customStyle="1" w:styleId="7">
    <w:name w:val="Основной текст7"/>
    <w:basedOn w:val="Normal"/>
    <w:link w:val="a2"/>
    <w:uiPriority w:val="99"/>
    <w:rsid w:val="00E25105"/>
    <w:pPr>
      <w:widowControl w:val="0"/>
      <w:shd w:val="clear" w:color="auto" w:fill="FFFFFF"/>
      <w:snapToGrid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Style5">
    <w:name w:val="Style5"/>
    <w:basedOn w:val="Normal"/>
    <w:uiPriority w:val="99"/>
    <w:rsid w:val="00C73B26"/>
    <w:pPr>
      <w:widowControl w:val="0"/>
      <w:autoSpaceDE w:val="0"/>
      <w:autoSpaceDN w:val="0"/>
      <w:adjustRightInd w:val="0"/>
      <w:snapToGrid/>
      <w:spacing w:line="518" w:lineRule="exact"/>
    </w:pPr>
    <w:rPr>
      <w:rFonts w:ascii="Cambria" w:hAnsi="Cambria"/>
      <w:sz w:val="24"/>
      <w:szCs w:val="24"/>
    </w:rPr>
  </w:style>
  <w:style w:type="paragraph" w:customStyle="1" w:styleId="Style22">
    <w:name w:val="Style22"/>
    <w:basedOn w:val="Normal"/>
    <w:uiPriority w:val="99"/>
    <w:rsid w:val="00C73B26"/>
    <w:pPr>
      <w:widowControl w:val="0"/>
      <w:autoSpaceDE w:val="0"/>
      <w:autoSpaceDN w:val="0"/>
      <w:adjustRightInd w:val="0"/>
      <w:snapToGrid/>
      <w:spacing w:line="314" w:lineRule="exact"/>
      <w:ind w:firstLine="696"/>
    </w:pPr>
    <w:rPr>
      <w:rFonts w:ascii="Cambria" w:hAnsi="Cambria"/>
      <w:sz w:val="24"/>
      <w:szCs w:val="24"/>
    </w:rPr>
  </w:style>
  <w:style w:type="paragraph" w:customStyle="1" w:styleId="210">
    <w:name w:val="Основной текст 21"/>
    <w:basedOn w:val="Normal"/>
    <w:uiPriority w:val="99"/>
    <w:rsid w:val="00D36AF1"/>
    <w:pPr>
      <w:overflowPunct w:val="0"/>
      <w:autoSpaceDE w:val="0"/>
      <w:autoSpaceDN w:val="0"/>
      <w:adjustRightInd w:val="0"/>
      <w:snapToGrid/>
      <w:ind w:firstLine="709"/>
      <w:textAlignment w:val="baseline"/>
    </w:pPr>
    <w:rPr>
      <w:rFonts w:ascii="Calibri" w:hAnsi="Calibri"/>
    </w:rPr>
  </w:style>
  <w:style w:type="character" w:customStyle="1" w:styleId="FontStyle107">
    <w:name w:val="Font Style107"/>
    <w:uiPriority w:val="99"/>
    <w:rsid w:val="001D6A36"/>
    <w:rPr>
      <w:rFonts w:ascii="Times New Roman" w:hAnsi="Times New Roman"/>
      <w:sz w:val="20"/>
    </w:rPr>
  </w:style>
  <w:style w:type="character" w:customStyle="1" w:styleId="FontStyle173">
    <w:name w:val="Font Style173"/>
    <w:uiPriority w:val="99"/>
    <w:rsid w:val="001D6A36"/>
    <w:rPr>
      <w:rFonts w:ascii="Times New Roman" w:hAnsi="Times New Roman"/>
      <w:b/>
      <w:sz w:val="18"/>
    </w:rPr>
  </w:style>
  <w:style w:type="paragraph" w:customStyle="1" w:styleId="Style75">
    <w:name w:val="Style75"/>
    <w:basedOn w:val="Normal"/>
    <w:uiPriority w:val="99"/>
    <w:rsid w:val="005F33F1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50">
    <w:name w:val="Font Style150"/>
    <w:uiPriority w:val="99"/>
    <w:rsid w:val="005F33F1"/>
    <w:rPr>
      <w:rFonts w:ascii="Times New Roman" w:hAnsi="Times New Roman"/>
      <w:spacing w:val="10"/>
      <w:sz w:val="16"/>
    </w:rPr>
  </w:style>
  <w:style w:type="paragraph" w:customStyle="1" w:styleId="Style86">
    <w:name w:val="Style86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89">
    <w:name w:val="Style89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18">
    <w:name w:val="Font Style118"/>
    <w:uiPriority w:val="99"/>
    <w:rsid w:val="005A7E56"/>
    <w:rPr>
      <w:rFonts w:ascii="Times New Roman" w:hAnsi="Times New Roman"/>
      <w:b/>
      <w:i/>
      <w:sz w:val="20"/>
    </w:rPr>
  </w:style>
  <w:style w:type="character" w:customStyle="1" w:styleId="FontStyle120">
    <w:name w:val="Font Style120"/>
    <w:uiPriority w:val="99"/>
    <w:rsid w:val="005A7E56"/>
    <w:rPr>
      <w:rFonts w:ascii="Trebuchet MS" w:hAnsi="Trebuchet MS"/>
      <w:b/>
      <w:sz w:val="18"/>
    </w:rPr>
  </w:style>
  <w:style w:type="character" w:customStyle="1" w:styleId="FontStyle121">
    <w:name w:val="Font Style121"/>
    <w:uiPriority w:val="99"/>
    <w:rsid w:val="005A7E56"/>
    <w:rPr>
      <w:rFonts w:ascii="Book Antiqua" w:hAnsi="Book Antiqua"/>
      <w:b/>
      <w:spacing w:val="20"/>
      <w:sz w:val="16"/>
    </w:rPr>
  </w:style>
  <w:style w:type="paragraph" w:customStyle="1" w:styleId="Style44">
    <w:name w:val="Style44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49">
    <w:name w:val="Style49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0">
    <w:name w:val="Style50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1">
    <w:name w:val="Style51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3">
    <w:name w:val="Style53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5">
    <w:name w:val="Style55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6">
    <w:name w:val="Style56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7">
    <w:name w:val="Style57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8">
    <w:name w:val="Style58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9">
    <w:name w:val="Style59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60">
    <w:name w:val="Style60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62">
    <w:name w:val="Style62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63">
    <w:name w:val="Style63"/>
    <w:basedOn w:val="Normal"/>
    <w:uiPriority w:val="99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97">
    <w:name w:val="Font Style97"/>
    <w:uiPriority w:val="99"/>
    <w:rsid w:val="005A7E56"/>
    <w:rPr>
      <w:rFonts w:ascii="Times New Roman" w:hAnsi="Times New Roman"/>
      <w:b/>
      <w:i/>
      <w:sz w:val="20"/>
    </w:rPr>
  </w:style>
  <w:style w:type="character" w:customStyle="1" w:styleId="FontStyle119">
    <w:name w:val="Font Style119"/>
    <w:uiPriority w:val="99"/>
    <w:rsid w:val="005A7E56"/>
    <w:rPr>
      <w:rFonts w:ascii="Times New Roman" w:hAnsi="Times New Roman"/>
      <w:sz w:val="20"/>
    </w:rPr>
  </w:style>
  <w:style w:type="character" w:customStyle="1" w:styleId="FontStyle122">
    <w:name w:val="Font Style122"/>
    <w:uiPriority w:val="99"/>
    <w:rsid w:val="005A7E56"/>
    <w:rPr>
      <w:rFonts w:ascii="Courier New" w:hAnsi="Courier New"/>
      <w:b/>
      <w:sz w:val="18"/>
    </w:rPr>
  </w:style>
  <w:style w:type="character" w:customStyle="1" w:styleId="FontStyle123">
    <w:name w:val="Font Style123"/>
    <w:uiPriority w:val="99"/>
    <w:rsid w:val="005A7E56"/>
    <w:rPr>
      <w:rFonts w:ascii="Times New Roman" w:hAnsi="Times New Roman"/>
      <w:b/>
      <w:sz w:val="12"/>
    </w:rPr>
  </w:style>
  <w:style w:type="character" w:customStyle="1" w:styleId="FontStyle124">
    <w:name w:val="Font Style124"/>
    <w:uiPriority w:val="99"/>
    <w:rsid w:val="005A7E56"/>
    <w:rPr>
      <w:rFonts w:ascii="Sylfaen" w:hAnsi="Sylfaen"/>
      <w:sz w:val="42"/>
    </w:rPr>
  </w:style>
  <w:style w:type="character" w:customStyle="1" w:styleId="FontStyle125">
    <w:name w:val="Font Style125"/>
    <w:uiPriority w:val="99"/>
    <w:rsid w:val="005A7E56"/>
    <w:rPr>
      <w:rFonts w:ascii="Times New Roman" w:hAnsi="Times New Roman"/>
      <w:spacing w:val="20"/>
      <w:sz w:val="18"/>
    </w:rPr>
  </w:style>
  <w:style w:type="character" w:customStyle="1" w:styleId="FontStyle126">
    <w:name w:val="Font Style126"/>
    <w:uiPriority w:val="99"/>
    <w:rsid w:val="005A7E56"/>
    <w:rPr>
      <w:rFonts w:ascii="Times New Roman" w:hAnsi="Times New Roman"/>
      <w:spacing w:val="10"/>
      <w:sz w:val="18"/>
    </w:rPr>
  </w:style>
  <w:style w:type="character" w:customStyle="1" w:styleId="FontStyle127">
    <w:name w:val="Font Style127"/>
    <w:uiPriority w:val="99"/>
    <w:rsid w:val="005A7E56"/>
    <w:rPr>
      <w:rFonts w:ascii="Times New Roman" w:hAnsi="Times New Roman"/>
      <w:sz w:val="18"/>
    </w:rPr>
  </w:style>
  <w:style w:type="character" w:customStyle="1" w:styleId="FontStyle128">
    <w:name w:val="Font Style128"/>
    <w:uiPriority w:val="99"/>
    <w:rsid w:val="005A7E56"/>
    <w:rPr>
      <w:rFonts w:ascii="Lucida Sans Unicode" w:hAnsi="Lucida Sans Unicode"/>
      <w:sz w:val="26"/>
    </w:rPr>
  </w:style>
  <w:style w:type="character" w:customStyle="1" w:styleId="FontStyle129">
    <w:name w:val="Font Style129"/>
    <w:uiPriority w:val="99"/>
    <w:rsid w:val="005A7E56"/>
    <w:rPr>
      <w:rFonts w:ascii="Courier New" w:hAnsi="Courier New"/>
      <w:b/>
      <w:sz w:val="18"/>
    </w:rPr>
  </w:style>
  <w:style w:type="character" w:customStyle="1" w:styleId="FontStyle149">
    <w:name w:val="Font Style149"/>
    <w:uiPriority w:val="99"/>
    <w:rsid w:val="005A7E56"/>
    <w:rPr>
      <w:rFonts w:ascii="Times New Roman" w:hAnsi="Times New Roman"/>
      <w:b/>
      <w:sz w:val="20"/>
    </w:rPr>
  </w:style>
  <w:style w:type="paragraph" w:customStyle="1" w:styleId="Style81">
    <w:name w:val="Style81"/>
    <w:basedOn w:val="Normal"/>
    <w:uiPriority w:val="99"/>
    <w:rsid w:val="002E1C45"/>
    <w:pPr>
      <w:widowControl w:val="0"/>
      <w:autoSpaceDE w:val="0"/>
      <w:autoSpaceDN w:val="0"/>
      <w:adjustRightInd w:val="0"/>
      <w:snapToGrid/>
      <w:spacing w:line="187" w:lineRule="exact"/>
      <w:jc w:val="right"/>
    </w:pPr>
    <w:rPr>
      <w:rFonts w:ascii="Calibri" w:hAnsi="Calibri"/>
      <w:sz w:val="24"/>
      <w:szCs w:val="24"/>
    </w:rPr>
  </w:style>
  <w:style w:type="paragraph" w:customStyle="1" w:styleId="Style82">
    <w:name w:val="Style82"/>
    <w:basedOn w:val="Normal"/>
    <w:uiPriority w:val="99"/>
    <w:rsid w:val="002E1C45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83">
    <w:name w:val="Style83"/>
    <w:basedOn w:val="Normal"/>
    <w:uiPriority w:val="99"/>
    <w:rsid w:val="002E1C45"/>
    <w:pPr>
      <w:widowControl w:val="0"/>
      <w:autoSpaceDE w:val="0"/>
      <w:autoSpaceDN w:val="0"/>
      <w:adjustRightInd w:val="0"/>
      <w:snapToGrid/>
      <w:spacing w:line="182" w:lineRule="exact"/>
      <w:jc w:val="center"/>
    </w:pPr>
    <w:rPr>
      <w:rFonts w:ascii="Calibri" w:hAnsi="Calibri"/>
      <w:sz w:val="24"/>
      <w:szCs w:val="24"/>
    </w:rPr>
  </w:style>
  <w:style w:type="paragraph" w:customStyle="1" w:styleId="Style84">
    <w:name w:val="Style84"/>
    <w:basedOn w:val="Normal"/>
    <w:uiPriority w:val="99"/>
    <w:rsid w:val="002E1C45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39">
    <w:name w:val="Font Style139"/>
    <w:uiPriority w:val="99"/>
    <w:rsid w:val="002E1C45"/>
    <w:rPr>
      <w:rFonts w:ascii="Franklin Gothic Demi Cond" w:hAnsi="Franklin Gothic Demi Cond"/>
      <w:b/>
      <w:smallCaps/>
      <w:spacing w:val="10"/>
      <w:sz w:val="14"/>
    </w:rPr>
  </w:style>
  <w:style w:type="character" w:customStyle="1" w:styleId="FontStyle140">
    <w:name w:val="Font Style140"/>
    <w:uiPriority w:val="99"/>
    <w:rsid w:val="002E1C45"/>
    <w:rPr>
      <w:rFonts w:ascii="Courier New" w:hAnsi="Courier New"/>
      <w:b/>
      <w:sz w:val="24"/>
    </w:rPr>
  </w:style>
  <w:style w:type="character" w:customStyle="1" w:styleId="FontStyle141">
    <w:name w:val="Font Style141"/>
    <w:uiPriority w:val="99"/>
    <w:rsid w:val="002E1C45"/>
    <w:rPr>
      <w:rFonts w:ascii="Times New Roman" w:hAnsi="Times New Roman"/>
      <w:b/>
      <w:sz w:val="12"/>
    </w:rPr>
  </w:style>
  <w:style w:type="character" w:customStyle="1" w:styleId="FontStyle142">
    <w:name w:val="Font Style142"/>
    <w:uiPriority w:val="99"/>
    <w:rsid w:val="002E1C45"/>
    <w:rPr>
      <w:rFonts w:ascii="Times New Roman" w:hAnsi="Times New Roman"/>
      <w:spacing w:val="20"/>
      <w:sz w:val="12"/>
    </w:rPr>
  </w:style>
  <w:style w:type="character" w:customStyle="1" w:styleId="FontStyle157">
    <w:name w:val="Font Style157"/>
    <w:uiPriority w:val="99"/>
    <w:rsid w:val="002E1C45"/>
    <w:rPr>
      <w:rFonts w:ascii="Franklin Gothic Heavy" w:hAnsi="Franklin Gothic Heavy"/>
      <w:sz w:val="16"/>
    </w:rPr>
  </w:style>
  <w:style w:type="character" w:customStyle="1" w:styleId="FontStyle112">
    <w:name w:val="Font Style112"/>
    <w:uiPriority w:val="99"/>
    <w:rsid w:val="002E1C45"/>
    <w:rPr>
      <w:rFonts w:ascii="Courier New" w:hAnsi="Courier New"/>
      <w:b/>
      <w:sz w:val="18"/>
    </w:rPr>
  </w:style>
  <w:style w:type="character" w:customStyle="1" w:styleId="FontStyle153">
    <w:name w:val="Font Style153"/>
    <w:uiPriority w:val="99"/>
    <w:rsid w:val="002E1C45"/>
    <w:rPr>
      <w:rFonts w:ascii="Times New Roman" w:hAnsi="Times New Roman"/>
      <w:b/>
      <w:sz w:val="22"/>
    </w:rPr>
  </w:style>
  <w:style w:type="character" w:customStyle="1" w:styleId="FontStyle159">
    <w:name w:val="Font Style159"/>
    <w:uiPriority w:val="99"/>
    <w:rsid w:val="002E1C45"/>
    <w:rPr>
      <w:rFonts w:ascii="Arial Narrow" w:hAnsi="Arial Narrow"/>
      <w:b/>
      <w:sz w:val="16"/>
    </w:rPr>
  </w:style>
  <w:style w:type="character" w:customStyle="1" w:styleId="FontStyle160">
    <w:name w:val="Font Style160"/>
    <w:uiPriority w:val="99"/>
    <w:rsid w:val="0022634E"/>
    <w:rPr>
      <w:rFonts w:ascii="Times New Roman" w:hAnsi="Times New Roman"/>
      <w:b/>
      <w:sz w:val="20"/>
    </w:rPr>
  </w:style>
  <w:style w:type="character" w:customStyle="1" w:styleId="FontStyle161">
    <w:name w:val="Font Style161"/>
    <w:uiPriority w:val="99"/>
    <w:rsid w:val="0022634E"/>
    <w:rPr>
      <w:rFonts w:ascii="Times New Roman" w:hAnsi="Times New Roman"/>
      <w:b/>
      <w:sz w:val="20"/>
    </w:rPr>
  </w:style>
  <w:style w:type="character" w:customStyle="1" w:styleId="FontStyle162">
    <w:name w:val="Font Style162"/>
    <w:uiPriority w:val="99"/>
    <w:rsid w:val="0022634E"/>
    <w:rPr>
      <w:rFonts w:ascii="Trebuchet MS" w:hAnsi="Trebuchet MS"/>
      <w:b/>
      <w:sz w:val="18"/>
    </w:rPr>
  </w:style>
  <w:style w:type="paragraph" w:customStyle="1" w:styleId="Style88">
    <w:name w:val="Style88"/>
    <w:basedOn w:val="Normal"/>
    <w:uiPriority w:val="99"/>
    <w:rsid w:val="0022634E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44">
    <w:name w:val="Font Style144"/>
    <w:uiPriority w:val="99"/>
    <w:rsid w:val="0022634E"/>
    <w:rPr>
      <w:rFonts w:ascii="Trebuchet MS" w:hAnsi="Trebuchet MS"/>
      <w:b/>
      <w:i/>
      <w:sz w:val="12"/>
    </w:rPr>
  </w:style>
  <w:style w:type="character" w:customStyle="1" w:styleId="FontStyle163">
    <w:name w:val="Font Style163"/>
    <w:uiPriority w:val="99"/>
    <w:rsid w:val="0022634E"/>
    <w:rPr>
      <w:rFonts w:ascii="Century Gothic" w:hAnsi="Century Gothic"/>
      <w:b/>
      <w:spacing w:val="-20"/>
      <w:sz w:val="22"/>
    </w:rPr>
  </w:style>
  <w:style w:type="character" w:customStyle="1" w:styleId="FontStyle164">
    <w:name w:val="Font Style164"/>
    <w:uiPriority w:val="99"/>
    <w:rsid w:val="0022634E"/>
    <w:rPr>
      <w:rFonts w:ascii="Times New Roman" w:hAnsi="Times New Roman"/>
      <w:i/>
      <w:sz w:val="20"/>
    </w:rPr>
  </w:style>
  <w:style w:type="character" w:customStyle="1" w:styleId="FontStyle165">
    <w:name w:val="Font Style165"/>
    <w:uiPriority w:val="99"/>
    <w:rsid w:val="0022634E"/>
    <w:rPr>
      <w:rFonts w:ascii="Times New Roman" w:hAnsi="Times New Roman"/>
      <w:sz w:val="20"/>
    </w:rPr>
  </w:style>
  <w:style w:type="paragraph" w:customStyle="1" w:styleId="Style21">
    <w:name w:val="Style21"/>
    <w:basedOn w:val="Normal"/>
    <w:uiPriority w:val="99"/>
    <w:rsid w:val="002F5EA6"/>
    <w:pPr>
      <w:widowControl w:val="0"/>
      <w:autoSpaceDE w:val="0"/>
      <w:autoSpaceDN w:val="0"/>
      <w:adjustRightInd w:val="0"/>
      <w:snapToGrid/>
      <w:spacing w:line="266" w:lineRule="exact"/>
      <w:ind w:firstLine="274"/>
    </w:pPr>
    <w:rPr>
      <w:rFonts w:ascii="Calibri" w:hAnsi="Calibri"/>
      <w:sz w:val="24"/>
      <w:szCs w:val="24"/>
    </w:rPr>
  </w:style>
  <w:style w:type="character" w:customStyle="1" w:styleId="FontStyle111">
    <w:name w:val="Font Style111"/>
    <w:uiPriority w:val="99"/>
    <w:rsid w:val="00007E7B"/>
    <w:rPr>
      <w:rFonts w:ascii="Franklin Gothic Demi Cond" w:hAnsi="Franklin Gothic Demi Cond"/>
      <w:sz w:val="20"/>
    </w:rPr>
  </w:style>
  <w:style w:type="paragraph" w:customStyle="1" w:styleId="Style2">
    <w:name w:val="Style2"/>
    <w:basedOn w:val="Normal"/>
    <w:uiPriority w:val="99"/>
    <w:rsid w:val="0024458D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3">
    <w:name w:val="Style3"/>
    <w:basedOn w:val="Normal"/>
    <w:uiPriority w:val="99"/>
    <w:rsid w:val="0024458D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4">
    <w:name w:val="Style4"/>
    <w:basedOn w:val="Normal"/>
    <w:uiPriority w:val="99"/>
    <w:rsid w:val="0024458D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7">
    <w:name w:val="Style7"/>
    <w:basedOn w:val="Normal"/>
    <w:uiPriority w:val="99"/>
    <w:rsid w:val="0024458D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98">
    <w:name w:val="Font Style98"/>
    <w:uiPriority w:val="99"/>
    <w:rsid w:val="0024458D"/>
    <w:rPr>
      <w:rFonts w:ascii="Courier New" w:hAnsi="Courier New"/>
      <w:b/>
      <w:sz w:val="18"/>
    </w:rPr>
  </w:style>
  <w:style w:type="character" w:customStyle="1" w:styleId="FontStyle99">
    <w:name w:val="Font Style99"/>
    <w:uiPriority w:val="99"/>
    <w:rsid w:val="0024458D"/>
    <w:rPr>
      <w:rFonts w:ascii="Times New Roman" w:hAnsi="Times New Roman"/>
      <w:b/>
      <w:sz w:val="12"/>
    </w:rPr>
  </w:style>
  <w:style w:type="character" w:customStyle="1" w:styleId="FontStyle100">
    <w:name w:val="Font Style100"/>
    <w:uiPriority w:val="99"/>
    <w:rsid w:val="0024458D"/>
    <w:rPr>
      <w:rFonts w:ascii="Trebuchet MS" w:hAnsi="Trebuchet MS"/>
      <w:b/>
      <w:sz w:val="18"/>
    </w:rPr>
  </w:style>
  <w:style w:type="character" w:customStyle="1" w:styleId="FontStyle101">
    <w:name w:val="Font Style101"/>
    <w:uiPriority w:val="99"/>
    <w:rsid w:val="0024458D"/>
    <w:rPr>
      <w:rFonts w:ascii="Franklin Gothic Demi Cond" w:hAnsi="Franklin Gothic Demi Cond"/>
      <w:b/>
      <w:sz w:val="20"/>
    </w:rPr>
  </w:style>
  <w:style w:type="character" w:customStyle="1" w:styleId="FontStyle102">
    <w:name w:val="Font Style102"/>
    <w:uiPriority w:val="99"/>
    <w:rsid w:val="0024458D"/>
    <w:rPr>
      <w:rFonts w:ascii="Sylfaen" w:hAnsi="Sylfaen"/>
      <w:sz w:val="20"/>
    </w:rPr>
  </w:style>
  <w:style w:type="character" w:customStyle="1" w:styleId="FontStyle103">
    <w:name w:val="Font Style103"/>
    <w:uiPriority w:val="99"/>
    <w:rsid w:val="0024458D"/>
    <w:rPr>
      <w:rFonts w:ascii="Times New Roman" w:hAnsi="Times New Roman"/>
      <w:b/>
      <w:sz w:val="16"/>
    </w:rPr>
  </w:style>
  <w:style w:type="character" w:customStyle="1" w:styleId="FontStyle104">
    <w:name w:val="Font Style104"/>
    <w:uiPriority w:val="99"/>
    <w:rsid w:val="0024458D"/>
    <w:rPr>
      <w:rFonts w:ascii="Times New Roman" w:hAnsi="Times New Roman"/>
      <w:b/>
      <w:spacing w:val="20"/>
      <w:sz w:val="10"/>
    </w:rPr>
  </w:style>
  <w:style w:type="character" w:customStyle="1" w:styleId="FontStyle105">
    <w:name w:val="Font Style105"/>
    <w:uiPriority w:val="99"/>
    <w:rsid w:val="0024458D"/>
    <w:rPr>
      <w:rFonts w:ascii="Times New Roman" w:hAnsi="Times New Roman"/>
      <w:b/>
      <w:sz w:val="8"/>
    </w:rPr>
  </w:style>
  <w:style w:type="character" w:customStyle="1" w:styleId="FontStyle106">
    <w:name w:val="Font Style106"/>
    <w:uiPriority w:val="99"/>
    <w:rsid w:val="0024458D"/>
    <w:rPr>
      <w:rFonts w:ascii="Times New Roman" w:hAnsi="Times New Roman"/>
      <w:b/>
      <w:sz w:val="14"/>
    </w:rPr>
  </w:style>
  <w:style w:type="paragraph" w:customStyle="1" w:styleId="Style15">
    <w:name w:val="Style15"/>
    <w:basedOn w:val="Normal"/>
    <w:uiPriority w:val="99"/>
    <w:rsid w:val="00547BB3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16">
    <w:name w:val="Style16"/>
    <w:basedOn w:val="Normal"/>
    <w:uiPriority w:val="99"/>
    <w:rsid w:val="00547BB3"/>
    <w:pPr>
      <w:widowControl w:val="0"/>
      <w:autoSpaceDE w:val="0"/>
      <w:autoSpaceDN w:val="0"/>
      <w:adjustRightInd w:val="0"/>
      <w:snapToGrid/>
      <w:spacing w:line="245" w:lineRule="exact"/>
    </w:pPr>
    <w:rPr>
      <w:rFonts w:ascii="Calibri" w:hAnsi="Calibri"/>
      <w:sz w:val="24"/>
      <w:szCs w:val="24"/>
    </w:rPr>
  </w:style>
  <w:style w:type="paragraph" w:customStyle="1" w:styleId="Style87">
    <w:name w:val="Style87"/>
    <w:basedOn w:val="Normal"/>
    <w:uiPriority w:val="99"/>
    <w:rsid w:val="00CA186A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Normal"/>
    <w:uiPriority w:val="99"/>
    <w:rsid w:val="00FF62FB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94">
    <w:name w:val="Style94"/>
    <w:basedOn w:val="Normal"/>
    <w:uiPriority w:val="99"/>
    <w:rsid w:val="000B5C15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78">
    <w:name w:val="Font Style178"/>
    <w:uiPriority w:val="99"/>
    <w:rsid w:val="000B5C15"/>
    <w:rPr>
      <w:rFonts w:ascii="Times New Roman" w:hAnsi="Times New Roman"/>
      <w:sz w:val="22"/>
    </w:rPr>
  </w:style>
  <w:style w:type="character" w:customStyle="1" w:styleId="FontStyle174">
    <w:name w:val="Font Style174"/>
    <w:uiPriority w:val="99"/>
    <w:rsid w:val="00F8377B"/>
    <w:rPr>
      <w:rFonts w:ascii="Microsoft Sans Serif" w:hAnsi="Microsoft Sans Serif"/>
      <w:spacing w:val="10"/>
      <w:sz w:val="16"/>
    </w:rPr>
  </w:style>
  <w:style w:type="character" w:customStyle="1" w:styleId="Normal0">
    <w:name w:val="Normal Знак"/>
    <w:uiPriority w:val="99"/>
    <w:locked/>
    <w:rsid w:val="00071980"/>
    <w:rPr>
      <w:sz w:val="22"/>
      <w:lang w:val="ru-RU" w:eastAsia="ru-RU"/>
    </w:rPr>
  </w:style>
  <w:style w:type="paragraph" w:customStyle="1" w:styleId="Normal10">
    <w:name w:val="Стиль Normal + 10 пт полужирный"/>
    <w:basedOn w:val="Normal"/>
    <w:uiPriority w:val="99"/>
    <w:rsid w:val="00071980"/>
    <w:pPr>
      <w:ind w:left="-113" w:right="-113"/>
      <w:jc w:val="center"/>
    </w:pPr>
    <w:rPr>
      <w:b/>
      <w:bCs/>
      <w:sz w:val="20"/>
    </w:rPr>
  </w:style>
  <w:style w:type="paragraph" w:customStyle="1" w:styleId="Style26">
    <w:name w:val="Style26"/>
    <w:basedOn w:val="Normal"/>
    <w:uiPriority w:val="99"/>
    <w:rsid w:val="0029786D"/>
    <w:pPr>
      <w:widowControl w:val="0"/>
      <w:autoSpaceDE w:val="0"/>
      <w:autoSpaceDN w:val="0"/>
      <w:adjustRightInd w:val="0"/>
      <w:snapToGrid/>
      <w:spacing w:line="990" w:lineRule="exact"/>
    </w:pPr>
    <w:rPr>
      <w:rFonts w:ascii="Franklin Gothic Medium Cond" w:hAnsi="Franklin Gothic Medium Cond"/>
      <w:sz w:val="24"/>
      <w:szCs w:val="24"/>
    </w:rPr>
  </w:style>
  <w:style w:type="character" w:customStyle="1" w:styleId="FontStyle36">
    <w:name w:val="Font Style36"/>
    <w:uiPriority w:val="99"/>
    <w:rsid w:val="0029786D"/>
    <w:rPr>
      <w:rFonts w:ascii="Times New Roman" w:hAnsi="Times New Roman"/>
      <w:spacing w:val="30"/>
      <w:sz w:val="60"/>
    </w:rPr>
  </w:style>
  <w:style w:type="character" w:customStyle="1" w:styleId="FontStyle37">
    <w:name w:val="Font Style37"/>
    <w:uiPriority w:val="99"/>
    <w:rsid w:val="0029786D"/>
    <w:rPr>
      <w:rFonts w:ascii="Times New Roman" w:hAnsi="Times New Roman"/>
      <w:spacing w:val="20"/>
      <w:sz w:val="66"/>
    </w:rPr>
  </w:style>
  <w:style w:type="character" w:customStyle="1" w:styleId="FontStyle39">
    <w:name w:val="Font Style39"/>
    <w:uiPriority w:val="99"/>
    <w:rsid w:val="0029786D"/>
    <w:rPr>
      <w:rFonts w:ascii="Times New Roman" w:hAnsi="Times New Roman"/>
      <w:spacing w:val="20"/>
      <w:sz w:val="66"/>
    </w:rPr>
  </w:style>
  <w:style w:type="paragraph" w:customStyle="1" w:styleId="Style19">
    <w:name w:val="Style19"/>
    <w:basedOn w:val="Normal"/>
    <w:uiPriority w:val="99"/>
    <w:rsid w:val="00787657"/>
    <w:pPr>
      <w:widowControl w:val="0"/>
      <w:autoSpaceDE w:val="0"/>
      <w:autoSpaceDN w:val="0"/>
      <w:adjustRightInd w:val="0"/>
      <w:snapToGrid/>
    </w:pPr>
    <w:rPr>
      <w:rFonts w:ascii="Franklin Gothic Medium Cond" w:hAnsi="Franklin Gothic Medium Cond"/>
      <w:sz w:val="24"/>
      <w:szCs w:val="24"/>
    </w:rPr>
  </w:style>
  <w:style w:type="paragraph" w:customStyle="1" w:styleId="Style25">
    <w:name w:val="Style25"/>
    <w:basedOn w:val="Normal"/>
    <w:uiPriority w:val="99"/>
    <w:rsid w:val="00317097"/>
    <w:pPr>
      <w:widowControl w:val="0"/>
      <w:autoSpaceDE w:val="0"/>
      <w:autoSpaceDN w:val="0"/>
      <w:adjustRightInd w:val="0"/>
      <w:snapToGrid/>
    </w:pPr>
    <w:rPr>
      <w:rFonts w:ascii="Franklin Gothic Medium Cond" w:hAnsi="Franklin Gothic Medium Cond"/>
      <w:sz w:val="24"/>
      <w:szCs w:val="24"/>
    </w:rPr>
  </w:style>
  <w:style w:type="character" w:customStyle="1" w:styleId="FontStyle42">
    <w:name w:val="Font Style42"/>
    <w:uiPriority w:val="99"/>
    <w:rsid w:val="00317097"/>
    <w:rPr>
      <w:rFonts w:ascii="Times New Roman" w:hAnsi="Times New Roman"/>
      <w:b/>
      <w:i/>
      <w:sz w:val="22"/>
    </w:rPr>
  </w:style>
  <w:style w:type="character" w:customStyle="1" w:styleId="FontStyle43">
    <w:name w:val="Font Style43"/>
    <w:uiPriority w:val="99"/>
    <w:rsid w:val="00317097"/>
    <w:rPr>
      <w:rFonts w:ascii="Microsoft Sans Serif" w:hAnsi="Microsoft Sans Serif"/>
      <w:b/>
      <w:sz w:val="40"/>
    </w:rPr>
  </w:style>
  <w:style w:type="character" w:customStyle="1" w:styleId="FontStyle44">
    <w:name w:val="Font Style44"/>
    <w:uiPriority w:val="99"/>
    <w:rsid w:val="00317097"/>
    <w:rPr>
      <w:rFonts w:ascii="Times New Roman" w:hAnsi="Times New Roman"/>
      <w:spacing w:val="20"/>
      <w:sz w:val="52"/>
    </w:rPr>
  </w:style>
  <w:style w:type="character" w:customStyle="1" w:styleId="FontStyle45">
    <w:name w:val="Font Style45"/>
    <w:uiPriority w:val="99"/>
    <w:rsid w:val="00317097"/>
    <w:rPr>
      <w:rFonts w:ascii="Arial" w:hAnsi="Arial"/>
      <w:b/>
      <w:sz w:val="16"/>
    </w:rPr>
  </w:style>
  <w:style w:type="character" w:customStyle="1" w:styleId="FontStyle46">
    <w:name w:val="Font Style46"/>
    <w:uiPriority w:val="99"/>
    <w:rsid w:val="00317097"/>
    <w:rPr>
      <w:rFonts w:ascii="Times New Roman" w:hAnsi="Times New Roman"/>
      <w:sz w:val="72"/>
    </w:rPr>
  </w:style>
  <w:style w:type="paragraph" w:customStyle="1" w:styleId="Style29">
    <w:name w:val="Style29"/>
    <w:basedOn w:val="Normal"/>
    <w:uiPriority w:val="99"/>
    <w:rsid w:val="00F877C0"/>
    <w:pPr>
      <w:widowControl w:val="0"/>
      <w:autoSpaceDE w:val="0"/>
      <w:autoSpaceDN w:val="0"/>
      <w:adjustRightInd w:val="0"/>
      <w:snapToGrid/>
      <w:spacing w:line="980" w:lineRule="exact"/>
      <w:ind w:firstLine="990"/>
    </w:pPr>
    <w:rPr>
      <w:rFonts w:ascii="Franklin Gothic Medium Cond" w:hAnsi="Franklin Gothic Medium Cond"/>
      <w:sz w:val="24"/>
      <w:szCs w:val="24"/>
    </w:rPr>
  </w:style>
  <w:style w:type="character" w:customStyle="1" w:styleId="FontStyle40">
    <w:name w:val="Font Style40"/>
    <w:uiPriority w:val="99"/>
    <w:rsid w:val="00F877C0"/>
    <w:rPr>
      <w:rFonts w:ascii="Arial Narrow" w:hAnsi="Arial Narrow"/>
      <w:i/>
      <w:spacing w:val="-30"/>
      <w:sz w:val="66"/>
    </w:rPr>
  </w:style>
  <w:style w:type="character" w:customStyle="1" w:styleId="apple-converted-space">
    <w:name w:val="apple-converted-space"/>
    <w:basedOn w:val="DefaultParagraphFont"/>
    <w:uiPriority w:val="99"/>
    <w:rsid w:val="001658B8"/>
    <w:rPr>
      <w:rFonts w:cs="Times New Roman"/>
    </w:rPr>
  </w:style>
  <w:style w:type="character" w:customStyle="1" w:styleId="s4">
    <w:name w:val="s4"/>
    <w:basedOn w:val="DefaultParagraphFont"/>
    <w:uiPriority w:val="99"/>
    <w:rsid w:val="001658B8"/>
    <w:rPr>
      <w:rFonts w:cs="Times New Roman"/>
    </w:rPr>
  </w:style>
  <w:style w:type="paragraph" w:customStyle="1" w:styleId="p6">
    <w:name w:val="p6"/>
    <w:basedOn w:val="Normal"/>
    <w:uiPriority w:val="99"/>
    <w:rsid w:val="001658B8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DefaultParagraphFont"/>
    <w:uiPriority w:val="99"/>
    <w:rsid w:val="001658B8"/>
    <w:rPr>
      <w:rFonts w:cs="Times New Roman"/>
    </w:rPr>
  </w:style>
  <w:style w:type="paragraph" w:customStyle="1" w:styleId="p13">
    <w:name w:val="p13"/>
    <w:basedOn w:val="Normal"/>
    <w:uiPriority w:val="99"/>
    <w:rsid w:val="001658B8"/>
    <w:pPr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79182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customStyle="1" w:styleId="p8">
    <w:name w:val="p8"/>
    <w:basedOn w:val="Normal"/>
    <w:uiPriority w:val="99"/>
    <w:rsid w:val="00482A3B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DefaultParagraphFont"/>
    <w:uiPriority w:val="99"/>
    <w:rsid w:val="00482A3B"/>
    <w:rPr>
      <w:rFonts w:cs="Times New Roman"/>
    </w:rPr>
  </w:style>
  <w:style w:type="character" w:customStyle="1" w:styleId="NormalWebChar">
    <w:name w:val="Normal (Web) Char"/>
    <w:aliases w:val="Обычный (Web)1 Char,Обычный (Web) Char,Обычный (веб) Знак Знак Char,Обычный (Web) Знак Знак Знак Char,Знак Знак2 Char"/>
    <w:link w:val="NormalWeb"/>
    <w:uiPriority w:val="99"/>
    <w:locked/>
    <w:rsid w:val="00401B82"/>
    <w:rPr>
      <w:rFonts w:ascii="Arial" w:hAnsi="Arial"/>
      <w:color w:val="252525"/>
      <w:sz w:val="18"/>
      <w:lang w:val="ru-RU" w:eastAsia="ru-RU"/>
    </w:rPr>
  </w:style>
  <w:style w:type="paragraph" w:customStyle="1" w:styleId="western">
    <w:name w:val="western"/>
    <w:basedOn w:val="Normal"/>
    <w:uiPriority w:val="99"/>
    <w:rsid w:val="00CA4562"/>
    <w:pPr>
      <w:snapToGrid/>
      <w:spacing w:before="100" w:beforeAutospacing="1" w:after="119"/>
    </w:pPr>
    <w:rPr>
      <w:color w:val="000000"/>
      <w:sz w:val="20"/>
    </w:rPr>
  </w:style>
  <w:style w:type="character" w:customStyle="1" w:styleId="ConsPlusNormal0">
    <w:name w:val="ConsPlusNormal Знак"/>
    <w:link w:val="ConsPlusNormal"/>
    <w:uiPriority w:val="99"/>
    <w:locked/>
    <w:rsid w:val="008C52F0"/>
    <w:rPr>
      <w:rFonts w:ascii="Arial" w:hAnsi="Arial"/>
      <w:lang w:val="ru-RU" w:eastAsia="ru-RU"/>
    </w:rPr>
  </w:style>
  <w:style w:type="paragraph" w:customStyle="1" w:styleId="S">
    <w:name w:val="S_Обычный"/>
    <w:basedOn w:val="Normal"/>
    <w:link w:val="S0"/>
    <w:uiPriority w:val="99"/>
    <w:rsid w:val="007E6AA0"/>
    <w:pPr>
      <w:snapToGrid/>
      <w:spacing w:line="360" w:lineRule="auto"/>
      <w:ind w:firstLine="709"/>
    </w:pPr>
    <w:rPr>
      <w:rFonts w:ascii="Calibri" w:hAnsi="Calibri" w:cs="Calibri"/>
      <w:sz w:val="24"/>
      <w:szCs w:val="24"/>
    </w:rPr>
  </w:style>
  <w:style w:type="character" w:customStyle="1" w:styleId="S0">
    <w:name w:val="S_Обычный Знак"/>
    <w:link w:val="S"/>
    <w:uiPriority w:val="99"/>
    <w:locked/>
    <w:rsid w:val="007E6AA0"/>
    <w:rPr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504C0"/>
    <w:pPr>
      <w:snapToGrid/>
      <w:ind w:left="720"/>
      <w:contextualSpacing/>
    </w:pPr>
    <w:rPr>
      <w:sz w:val="20"/>
    </w:rPr>
  </w:style>
  <w:style w:type="paragraph" w:styleId="NoSpacing">
    <w:name w:val="No Spacing"/>
    <w:link w:val="NoSpacingChar"/>
    <w:uiPriority w:val="99"/>
    <w:qFormat/>
    <w:rsid w:val="00061096"/>
    <w:pPr>
      <w:widowControl w:val="0"/>
      <w:suppressAutoHyphens/>
      <w:autoSpaceDE w:val="0"/>
      <w:jc w:val="both"/>
    </w:pPr>
    <w:rPr>
      <w:rFonts w:ascii="Times New Roman CYR" w:hAnsi="Times New Roman CYR" w:cs="Times New Roman"/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E30AC6"/>
    <w:rPr>
      <w:rFonts w:ascii="Times New Roman CYR" w:eastAsia="Times New Roman" w:hAnsi="Times New Roman CYR"/>
      <w:sz w:val="24"/>
      <w:lang w:eastAsia="ar-SA" w:bidi="ar-SA"/>
    </w:rPr>
  </w:style>
  <w:style w:type="paragraph" w:customStyle="1" w:styleId="a3">
    <w:name w:val="для проектов"/>
    <w:basedOn w:val="Normal"/>
    <w:uiPriority w:val="99"/>
    <w:semiHidden/>
    <w:rsid w:val="0042700F"/>
    <w:pPr>
      <w:snapToGrid/>
      <w:spacing w:line="360" w:lineRule="auto"/>
      <w:ind w:firstLine="709"/>
    </w:pPr>
  </w:style>
  <w:style w:type="paragraph" w:customStyle="1" w:styleId="S1">
    <w:name w:val="S_Обычный жирный"/>
    <w:basedOn w:val="Normal"/>
    <w:link w:val="S2"/>
    <w:uiPriority w:val="99"/>
    <w:rsid w:val="00617DF4"/>
    <w:pPr>
      <w:snapToGrid/>
      <w:ind w:firstLine="709"/>
    </w:pPr>
    <w:rPr>
      <w:szCs w:val="28"/>
    </w:rPr>
  </w:style>
  <w:style w:type="paragraph" w:customStyle="1" w:styleId="2">
    <w:name w:val="Абзац списка2"/>
    <w:basedOn w:val="Normal"/>
    <w:uiPriority w:val="99"/>
    <w:rsid w:val="00B04915"/>
    <w:pPr>
      <w:snapToGrid/>
      <w:ind w:left="720"/>
      <w:jc w:val="left"/>
    </w:pPr>
    <w:rPr>
      <w:sz w:val="24"/>
      <w:szCs w:val="24"/>
    </w:rPr>
  </w:style>
  <w:style w:type="character" w:customStyle="1" w:styleId="a4">
    <w:name w:val="Гипертекстовая ссылка"/>
    <w:basedOn w:val="DefaultParagraphFont"/>
    <w:uiPriority w:val="99"/>
    <w:rsid w:val="004F777B"/>
    <w:rPr>
      <w:rFonts w:cs="Times New Roman"/>
      <w:color w:val="008000"/>
    </w:rPr>
  </w:style>
  <w:style w:type="paragraph" w:customStyle="1" w:styleId="style61">
    <w:name w:val="style6"/>
    <w:basedOn w:val="Normal"/>
    <w:uiPriority w:val="99"/>
    <w:rsid w:val="006D0F31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">
    <w:name w:val="Абзац списка Знак"/>
    <w:basedOn w:val="DefaultParagraphFont"/>
    <w:link w:val="10"/>
    <w:uiPriority w:val="99"/>
    <w:locked/>
    <w:rsid w:val="00F539C2"/>
    <w:rPr>
      <w:rFonts w:cs="Times New Roman"/>
      <w:sz w:val="24"/>
      <w:szCs w:val="24"/>
    </w:rPr>
  </w:style>
  <w:style w:type="character" w:customStyle="1" w:styleId="S2">
    <w:name w:val="S_Обычный жирный Знак"/>
    <w:link w:val="S1"/>
    <w:uiPriority w:val="99"/>
    <w:locked/>
    <w:rsid w:val="004C0370"/>
    <w:rPr>
      <w:rFonts w:ascii="Times New Roman" w:hAnsi="Times New Roman"/>
      <w:sz w:val="28"/>
    </w:rPr>
  </w:style>
  <w:style w:type="paragraph" w:customStyle="1" w:styleId="a5">
    <w:name w:val="Обычный текст"/>
    <w:basedOn w:val="Normal"/>
    <w:link w:val="a6"/>
    <w:uiPriority w:val="99"/>
    <w:rsid w:val="0030734C"/>
    <w:pPr>
      <w:snapToGrid/>
      <w:ind w:firstLine="709"/>
    </w:pPr>
    <w:rPr>
      <w:szCs w:val="28"/>
    </w:rPr>
  </w:style>
  <w:style w:type="character" w:customStyle="1" w:styleId="a6">
    <w:name w:val="Обычный текст Знак"/>
    <w:basedOn w:val="DefaultParagraphFont"/>
    <w:link w:val="a5"/>
    <w:uiPriority w:val="99"/>
    <w:locked/>
    <w:rsid w:val="0030734C"/>
    <w:rPr>
      <w:rFonts w:ascii="Times New Roman" w:hAnsi="Times New Roman" w:cs="Times New Roman"/>
      <w:sz w:val="28"/>
      <w:szCs w:val="28"/>
    </w:rPr>
  </w:style>
  <w:style w:type="paragraph" w:customStyle="1" w:styleId="20">
    <w:name w:val="Заголовок (Уровень 2)"/>
    <w:basedOn w:val="Normal"/>
    <w:next w:val="BodyText"/>
    <w:link w:val="22"/>
    <w:autoRedefine/>
    <w:uiPriority w:val="99"/>
    <w:rsid w:val="00991F11"/>
    <w:pPr>
      <w:autoSpaceDE w:val="0"/>
      <w:autoSpaceDN w:val="0"/>
      <w:adjustRightInd w:val="0"/>
      <w:snapToGrid/>
      <w:ind w:left="1069" w:hanging="218"/>
      <w:jc w:val="left"/>
      <w:outlineLvl w:val="0"/>
    </w:pPr>
    <w:rPr>
      <w:b/>
      <w:bCs/>
      <w:color w:val="000000"/>
      <w:szCs w:val="28"/>
    </w:rPr>
  </w:style>
  <w:style w:type="character" w:customStyle="1" w:styleId="22">
    <w:name w:val="Заголовок (Уровень 2) Знак"/>
    <w:basedOn w:val="DefaultParagraphFont"/>
    <w:link w:val="20"/>
    <w:uiPriority w:val="99"/>
    <w:locked/>
    <w:rsid w:val="00991F11"/>
    <w:rPr>
      <w:rFonts w:ascii="Times New Roman" w:hAnsi="Times New Roman" w:cs="Times New Roman"/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2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1224</TotalTime>
  <Pages>25</Pages>
  <Words>7937</Words>
  <Characters>-32766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Оля</dc:creator>
  <cp:keywords/>
  <dc:description/>
  <cp:lastModifiedBy>User1</cp:lastModifiedBy>
  <cp:revision>20</cp:revision>
  <cp:lastPrinted>2016-03-01T05:58:00Z</cp:lastPrinted>
  <dcterms:created xsi:type="dcterms:W3CDTF">2014-06-25T04:40:00Z</dcterms:created>
  <dcterms:modified xsi:type="dcterms:W3CDTF">2016-03-01T06:15:00Z</dcterms:modified>
</cp:coreProperties>
</file>